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65393" w14:textId="77777777" w:rsidR="005178B0" w:rsidRPr="00F54DC7" w:rsidRDefault="005178B0" w:rsidP="00F97D17">
      <w:pPr>
        <w:spacing w:line="0" w:lineRule="atLeast"/>
        <w:rPr>
          <w:rFonts w:cs="Arial"/>
        </w:rPr>
      </w:pPr>
    </w:p>
    <w:p w14:paraId="6AD1119B" w14:textId="77777777" w:rsidR="00BB1E26" w:rsidRPr="00F54DC7" w:rsidRDefault="00BB1E26" w:rsidP="00F97D17">
      <w:pPr>
        <w:spacing w:line="0" w:lineRule="atLeast"/>
        <w:rPr>
          <w:rFonts w:cs="Arial"/>
        </w:rPr>
      </w:pPr>
    </w:p>
    <w:p w14:paraId="719D5407" w14:textId="76BCBB6B" w:rsidR="00BB1E26" w:rsidRPr="005712A3" w:rsidRDefault="00152883" w:rsidP="00F97D17">
      <w:pPr>
        <w:tabs>
          <w:tab w:val="left" w:pos="993"/>
        </w:tabs>
        <w:spacing w:line="0" w:lineRule="atLeast"/>
        <w:rPr>
          <w:rFonts w:cs="Arial"/>
          <w:highlight w:val="yellow"/>
        </w:rPr>
      </w:pPr>
      <w:r w:rsidRPr="00F54DC7">
        <w:rPr>
          <w:rFonts w:cs="Arial"/>
        </w:rPr>
        <w:t>Datum:</w:t>
      </w:r>
      <w:r w:rsidR="00D34666" w:rsidRPr="00F54DC7">
        <w:rPr>
          <w:rFonts w:cs="Arial"/>
        </w:rPr>
        <w:t xml:space="preserve">  </w:t>
      </w:r>
      <w:r w:rsidR="00837C45" w:rsidRPr="00F54DC7">
        <w:rPr>
          <w:rFonts w:cs="Arial"/>
        </w:rPr>
        <w:tab/>
      </w:r>
      <w:r w:rsidR="00D34666" w:rsidRPr="00F54DC7">
        <w:rPr>
          <w:rFonts w:cs="Arial"/>
        </w:rPr>
        <w:t xml:space="preserve"> </w:t>
      </w:r>
      <w:r w:rsidR="008714BA" w:rsidRPr="00F54DC7">
        <w:rPr>
          <w:rFonts w:cs="Arial"/>
        </w:rPr>
        <w:t xml:space="preserve">  </w:t>
      </w:r>
      <w:r w:rsidR="00E131AC">
        <w:rPr>
          <w:rFonts w:cs="Arial"/>
        </w:rPr>
        <w:t>1</w:t>
      </w:r>
      <w:r w:rsidR="00A06B72">
        <w:rPr>
          <w:rFonts w:cs="Arial"/>
        </w:rPr>
        <w:t>7</w:t>
      </w:r>
      <w:r w:rsidR="00F86DE4" w:rsidRPr="00B63184">
        <w:rPr>
          <w:rFonts w:cs="Arial"/>
        </w:rPr>
        <w:t>.</w:t>
      </w:r>
      <w:r w:rsidR="00E131AC">
        <w:rPr>
          <w:rFonts w:cs="Arial"/>
        </w:rPr>
        <w:t>8.</w:t>
      </w:r>
      <w:r w:rsidR="00564C32" w:rsidRPr="00B63184">
        <w:rPr>
          <w:rFonts w:cs="Arial"/>
        </w:rPr>
        <w:t>202</w:t>
      </w:r>
      <w:r w:rsidR="00013838" w:rsidRPr="00B63184">
        <w:rPr>
          <w:rFonts w:cs="Arial"/>
        </w:rPr>
        <w:t>6</w:t>
      </w:r>
      <w:r w:rsidR="00D34666" w:rsidRPr="00B63184">
        <w:rPr>
          <w:rFonts w:cs="Arial"/>
        </w:rPr>
        <w:t xml:space="preserve"> </w:t>
      </w:r>
      <w:r w:rsidR="00E961E7" w:rsidRPr="00B63184">
        <w:rPr>
          <w:rFonts w:cs="Arial"/>
        </w:rPr>
        <w:t xml:space="preserve"> </w:t>
      </w:r>
    </w:p>
    <w:p w14:paraId="3BAD7FF6" w14:textId="6D6D32F0" w:rsidR="00BB1E26" w:rsidRPr="008606A9" w:rsidRDefault="00152883" w:rsidP="00F97D17">
      <w:pPr>
        <w:tabs>
          <w:tab w:val="left" w:pos="993"/>
        </w:tabs>
        <w:spacing w:line="0" w:lineRule="atLeast"/>
        <w:rPr>
          <w:rFonts w:cs="Arial"/>
        </w:rPr>
      </w:pPr>
      <w:r w:rsidRPr="00EB1442">
        <w:rPr>
          <w:rFonts w:cs="Arial"/>
        </w:rPr>
        <w:t>Številka:</w:t>
      </w:r>
      <w:r w:rsidR="008714BA" w:rsidRPr="00EB1442">
        <w:rPr>
          <w:rFonts w:cs="Arial"/>
        </w:rPr>
        <w:tab/>
        <w:t xml:space="preserve">   </w:t>
      </w:r>
      <w:r w:rsidR="00A06B72">
        <w:rPr>
          <w:rFonts w:eastAsia="Arial" w:cs="Arial"/>
          <w:sz w:val="21"/>
          <w:szCs w:val="21"/>
        </w:rPr>
        <w:t>430-220/2026-31984/2</w:t>
      </w:r>
    </w:p>
    <w:p w14:paraId="66AE7FF9" w14:textId="4C9AE21F" w:rsidR="00600AA9" w:rsidRPr="00F54DC7" w:rsidRDefault="00600AA9" w:rsidP="00F97D17">
      <w:pPr>
        <w:tabs>
          <w:tab w:val="left" w:pos="993"/>
        </w:tabs>
        <w:spacing w:line="0" w:lineRule="atLeast"/>
        <w:rPr>
          <w:rFonts w:cs="Arial"/>
        </w:rPr>
      </w:pPr>
      <w:r w:rsidRPr="00F54DC7">
        <w:rPr>
          <w:rFonts w:cs="Arial"/>
        </w:rPr>
        <w:t xml:space="preserve">Oznaka JN:  </w:t>
      </w:r>
      <w:r w:rsidR="009878DB">
        <w:rPr>
          <w:rFonts w:cs="Arial"/>
        </w:rPr>
        <w:t>NMV-0</w:t>
      </w:r>
      <w:r w:rsidR="00E131AC">
        <w:rPr>
          <w:rFonts w:cs="Arial"/>
        </w:rPr>
        <w:t>4</w:t>
      </w:r>
      <w:r w:rsidR="0098037A">
        <w:rPr>
          <w:rFonts w:cs="Arial"/>
        </w:rPr>
        <w:t>/</w:t>
      </w:r>
      <w:r w:rsidR="009878DB">
        <w:rPr>
          <w:rFonts w:cs="Arial"/>
        </w:rPr>
        <w:t>2026</w:t>
      </w:r>
    </w:p>
    <w:p w14:paraId="10DF6E34" w14:textId="77777777" w:rsidR="00BB1E26" w:rsidRPr="00F54DC7" w:rsidRDefault="00BB1E26" w:rsidP="00F97D17">
      <w:pPr>
        <w:spacing w:line="0" w:lineRule="atLeast"/>
        <w:rPr>
          <w:rFonts w:cs="Arial"/>
        </w:rPr>
      </w:pPr>
    </w:p>
    <w:p w14:paraId="669383CD" w14:textId="737467A7" w:rsidR="00BB1E26" w:rsidRPr="00F54DC7" w:rsidRDefault="00AD4468" w:rsidP="00AD4468">
      <w:pPr>
        <w:tabs>
          <w:tab w:val="left" w:pos="4946"/>
        </w:tabs>
        <w:spacing w:line="0" w:lineRule="atLeast"/>
        <w:rPr>
          <w:rFonts w:cs="Arial"/>
        </w:rPr>
      </w:pPr>
      <w:r w:rsidRPr="00F54DC7">
        <w:rPr>
          <w:rFonts w:cs="Arial"/>
        </w:rPr>
        <w:tab/>
      </w:r>
    </w:p>
    <w:p w14:paraId="0F97389F" w14:textId="4AFAF067" w:rsidR="00F54DC7" w:rsidRPr="00782886" w:rsidRDefault="00F54DC7" w:rsidP="00F54DC7">
      <w:pPr>
        <w:pStyle w:val="Glava"/>
        <w:spacing w:line="23" w:lineRule="atLeast"/>
        <w:rPr>
          <w:szCs w:val="20"/>
        </w:rPr>
      </w:pPr>
      <w:r w:rsidRPr="00782886">
        <w:rPr>
          <w:b/>
          <w:szCs w:val="20"/>
        </w:rPr>
        <w:t xml:space="preserve">Center za socialno delo Ljubljana, </w:t>
      </w:r>
      <w:r w:rsidRPr="00782886">
        <w:rPr>
          <w:bCs/>
          <w:szCs w:val="20"/>
        </w:rPr>
        <w:t>Dalmatinova ulica 2, 1000 Ljubljana, matična številka: 8088151000, davčna številka: 97282782, transakcijski račun: SI56011006000060939, ki ga zastopa direktor Ivan C</w:t>
      </w:r>
      <w:r w:rsidR="009878DB" w:rsidRPr="00782886">
        <w:rPr>
          <w:bCs/>
          <w:szCs w:val="20"/>
        </w:rPr>
        <w:t>a</w:t>
      </w:r>
      <w:r w:rsidRPr="00782886">
        <w:rPr>
          <w:bCs/>
          <w:szCs w:val="20"/>
        </w:rPr>
        <w:t>futa,</w:t>
      </w:r>
      <w:r w:rsidRPr="00782886">
        <w:rPr>
          <w:szCs w:val="20"/>
        </w:rPr>
        <w:t xml:space="preserve"> (dalje: </w:t>
      </w:r>
      <w:r w:rsidRPr="00782886">
        <w:rPr>
          <w:b/>
          <w:szCs w:val="20"/>
        </w:rPr>
        <w:t>naročnik</w:t>
      </w:r>
      <w:r w:rsidRPr="00782886">
        <w:rPr>
          <w:szCs w:val="20"/>
        </w:rPr>
        <w:t xml:space="preserve">), vabi vse zainteresirane ponudnike, ki izpolnjujejo vse naročnikove pogoje in pri katerih niso prisotni razlogi za izključitev ponudbe, da oddajo svoje ponudbe v skladu z navodili, podanimi v tej dokumentaciji v zvezi z oddajo javnega naročila. </w:t>
      </w:r>
    </w:p>
    <w:p w14:paraId="3763E7EE" w14:textId="77777777" w:rsidR="00F54DC7" w:rsidRDefault="00F54DC7" w:rsidP="00F54DC7">
      <w:pPr>
        <w:spacing w:line="23" w:lineRule="atLeast"/>
        <w:rPr>
          <w:sz w:val="32"/>
          <w:szCs w:val="32"/>
        </w:rPr>
      </w:pPr>
    </w:p>
    <w:p w14:paraId="0EC569D5" w14:textId="77777777" w:rsidR="00F54DC7" w:rsidRDefault="00F54DC7" w:rsidP="00F54DC7">
      <w:pPr>
        <w:spacing w:line="23" w:lineRule="atLeast"/>
        <w:rPr>
          <w:sz w:val="32"/>
          <w:szCs w:val="32"/>
        </w:rPr>
      </w:pPr>
    </w:p>
    <w:p w14:paraId="4679D816" w14:textId="77777777" w:rsidR="00F54DC7" w:rsidRPr="00A4617F" w:rsidRDefault="00F54DC7" w:rsidP="00F54DC7">
      <w:pPr>
        <w:spacing w:line="23" w:lineRule="atLeast"/>
        <w:rPr>
          <w:sz w:val="32"/>
          <w:szCs w:val="32"/>
        </w:rPr>
      </w:pPr>
    </w:p>
    <w:p w14:paraId="4757A6F8" w14:textId="77777777" w:rsidR="00F54DC7" w:rsidRPr="00441152" w:rsidRDefault="00F54DC7" w:rsidP="00F54DC7">
      <w:pPr>
        <w:spacing w:line="23" w:lineRule="atLeast"/>
        <w:jc w:val="center"/>
      </w:pPr>
    </w:p>
    <w:p w14:paraId="08AD6053" w14:textId="77777777" w:rsidR="00F54DC7" w:rsidRPr="00441152" w:rsidRDefault="00F54DC7" w:rsidP="00F54DC7">
      <w:pPr>
        <w:spacing w:line="23" w:lineRule="atLeast"/>
        <w:jc w:val="center"/>
        <w:rPr>
          <w:b/>
          <w:color w:val="FF0000"/>
        </w:rPr>
      </w:pPr>
    </w:p>
    <w:p w14:paraId="214F8628" w14:textId="77777777" w:rsidR="00990C82" w:rsidRPr="00F54DC7" w:rsidRDefault="00990C82" w:rsidP="00F97D17">
      <w:pPr>
        <w:spacing w:line="0" w:lineRule="atLeast"/>
        <w:rPr>
          <w:rFonts w:cs="Arial"/>
          <w:sz w:val="52"/>
          <w:szCs w:val="52"/>
        </w:rPr>
      </w:pPr>
    </w:p>
    <w:p w14:paraId="0C640E87" w14:textId="77777777" w:rsidR="00600AA9" w:rsidRPr="00F54DC7" w:rsidRDefault="00600AA9" w:rsidP="00F97D17">
      <w:pPr>
        <w:spacing w:line="0" w:lineRule="atLeast"/>
        <w:rPr>
          <w:rFonts w:cs="Arial"/>
          <w:sz w:val="52"/>
          <w:szCs w:val="52"/>
        </w:rPr>
      </w:pPr>
    </w:p>
    <w:p w14:paraId="12B56F75" w14:textId="2EC1CCB4" w:rsidR="00837C45" w:rsidRPr="00F54DC7" w:rsidRDefault="00152883" w:rsidP="00796D92">
      <w:pPr>
        <w:spacing w:line="0" w:lineRule="atLeast"/>
        <w:jc w:val="center"/>
        <w:rPr>
          <w:rFonts w:cs="Arial"/>
          <w:b/>
          <w:sz w:val="36"/>
          <w:szCs w:val="36"/>
        </w:rPr>
      </w:pPr>
      <w:r w:rsidRPr="00F54DC7">
        <w:rPr>
          <w:rFonts w:cs="Arial"/>
          <w:b/>
          <w:sz w:val="36"/>
          <w:szCs w:val="36"/>
        </w:rPr>
        <w:t>NAVODIL</w:t>
      </w:r>
      <w:r w:rsidR="003670E2" w:rsidRPr="00F54DC7">
        <w:rPr>
          <w:rFonts w:cs="Arial"/>
          <w:b/>
          <w:sz w:val="36"/>
          <w:szCs w:val="36"/>
        </w:rPr>
        <w:t>A</w:t>
      </w:r>
      <w:r w:rsidRPr="00F54DC7">
        <w:rPr>
          <w:rFonts w:cs="Arial"/>
          <w:b/>
          <w:sz w:val="36"/>
          <w:szCs w:val="36"/>
        </w:rPr>
        <w:t xml:space="preserve"> </w:t>
      </w:r>
      <w:r w:rsidR="00FC0CB2">
        <w:rPr>
          <w:rFonts w:cs="Arial"/>
          <w:b/>
          <w:sz w:val="36"/>
          <w:szCs w:val="36"/>
        </w:rPr>
        <w:t>GOSPODARSKIM SUBJEKTOM</w:t>
      </w:r>
    </w:p>
    <w:p w14:paraId="55818EC2" w14:textId="5DAA2BD9" w:rsidR="00837C45" w:rsidRPr="00F54DC7" w:rsidRDefault="00152883" w:rsidP="00796D92">
      <w:pPr>
        <w:spacing w:line="0" w:lineRule="atLeast"/>
        <w:jc w:val="center"/>
        <w:rPr>
          <w:rFonts w:cs="Arial"/>
          <w:b/>
          <w:sz w:val="36"/>
          <w:szCs w:val="36"/>
        </w:rPr>
      </w:pPr>
      <w:r w:rsidRPr="00F54DC7">
        <w:rPr>
          <w:rFonts w:cs="Arial"/>
          <w:b/>
          <w:sz w:val="36"/>
          <w:szCs w:val="36"/>
        </w:rPr>
        <w:t>ZA PRIPRAVO PONUDBE</w:t>
      </w:r>
    </w:p>
    <w:p w14:paraId="53B25EF8" w14:textId="77777777" w:rsidR="00F54DC7" w:rsidRDefault="00152883" w:rsidP="00F54DC7">
      <w:pPr>
        <w:spacing w:line="23" w:lineRule="atLeast"/>
        <w:jc w:val="center"/>
        <w:rPr>
          <w:rFonts w:cs="Arial"/>
          <w:b/>
          <w:sz w:val="36"/>
          <w:szCs w:val="36"/>
        </w:rPr>
      </w:pPr>
      <w:r w:rsidRPr="00F54DC7">
        <w:rPr>
          <w:rFonts w:cs="Arial"/>
          <w:b/>
          <w:sz w:val="36"/>
          <w:szCs w:val="36"/>
        </w:rPr>
        <w:t xml:space="preserve">ZA JAVNO </w:t>
      </w:r>
      <w:r w:rsidR="00F54DC7" w:rsidRPr="00F54DC7">
        <w:rPr>
          <w:rFonts w:cs="Arial"/>
          <w:b/>
          <w:sz w:val="36"/>
          <w:szCs w:val="36"/>
        </w:rPr>
        <w:t>NAROČILO</w:t>
      </w:r>
      <w:r w:rsidR="00F54DC7">
        <w:rPr>
          <w:rFonts w:cs="Arial"/>
          <w:b/>
          <w:sz w:val="36"/>
          <w:szCs w:val="36"/>
        </w:rPr>
        <w:t xml:space="preserve"> </w:t>
      </w:r>
    </w:p>
    <w:p w14:paraId="742AE5DE" w14:textId="77777777" w:rsidR="00F54DC7" w:rsidRDefault="00F54DC7" w:rsidP="00F54DC7">
      <w:pPr>
        <w:spacing w:line="23" w:lineRule="atLeast"/>
        <w:jc w:val="center"/>
        <w:rPr>
          <w:rFonts w:cs="Arial"/>
          <w:b/>
          <w:sz w:val="36"/>
          <w:szCs w:val="36"/>
        </w:rPr>
      </w:pPr>
    </w:p>
    <w:p w14:paraId="44934BBC" w14:textId="04E9090D" w:rsidR="00F54DC7" w:rsidRDefault="00F54DC7" w:rsidP="00F54DC7">
      <w:pPr>
        <w:spacing w:line="23" w:lineRule="atLeast"/>
        <w:jc w:val="center"/>
        <w:rPr>
          <w:rFonts w:cs="Arial"/>
          <w:b/>
          <w:sz w:val="36"/>
          <w:szCs w:val="36"/>
        </w:rPr>
      </w:pPr>
      <w:r>
        <w:rPr>
          <w:rFonts w:cs="Arial"/>
          <w:b/>
          <w:sz w:val="36"/>
          <w:szCs w:val="36"/>
        </w:rPr>
        <w:t>»</w:t>
      </w:r>
      <w:r w:rsidR="00861C26">
        <w:rPr>
          <w:rFonts w:cs="Arial"/>
          <w:b/>
          <w:sz w:val="36"/>
          <w:szCs w:val="36"/>
        </w:rPr>
        <w:t>DOBAVA</w:t>
      </w:r>
      <w:r w:rsidR="00E131AC">
        <w:rPr>
          <w:rFonts w:cs="Arial"/>
          <w:b/>
          <w:sz w:val="36"/>
          <w:szCs w:val="36"/>
        </w:rPr>
        <w:t xml:space="preserve"> GOSPODINJSKIH APARATOV</w:t>
      </w:r>
      <w:r w:rsidR="008455F3">
        <w:rPr>
          <w:rFonts w:cs="Arial"/>
          <w:b/>
          <w:sz w:val="36"/>
          <w:szCs w:val="36"/>
        </w:rPr>
        <w:t>«</w:t>
      </w:r>
      <w:r w:rsidRPr="00F54DC7">
        <w:rPr>
          <w:rFonts w:cs="Arial"/>
          <w:b/>
          <w:sz w:val="36"/>
          <w:szCs w:val="36"/>
        </w:rPr>
        <w:t xml:space="preserve"> </w:t>
      </w:r>
    </w:p>
    <w:p w14:paraId="01BCD3B7" w14:textId="7590F5C5" w:rsidR="00332D9C" w:rsidRDefault="00332D9C" w:rsidP="00F54DC7">
      <w:pPr>
        <w:spacing w:line="23" w:lineRule="atLeast"/>
        <w:jc w:val="center"/>
        <w:rPr>
          <w:rFonts w:cs="Arial"/>
          <w:b/>
          <w:sz w:val="36"/>
          <w:szCs w:val="36"/>
        </w:rPr>
      </w:pPr>
    </w:p>
    <w:p w14:paraId="124D4B7D" w14:textId="53E0C438" w:rsidR="004C56ED" w:rsidRPr="00F54DC7" w:rsidRDefault="004C56ED" w:rsidP="00F54DC7">
      <w:pPr>
        <w:spacing w:line="23" w:lineRule="atLeast"/>
        <w:jc w:val="center"/>
        <w:rPr>
          <w:rFonts w:cs="Arial"/>
          <w:b/>
          <w:sz w:val="36"/>
          <w:szCs w:val="36"/>
        </w:rPr>
      </w:pPr>
    </w:p>
    <w:p w14:paraId="664E7C3F" w14:textId="61CD55D8" w:rsidR="00837C45" w:rsidRPr="00F54DC7" w:rsidRDefault="00837C45" w:rsidP="00796D92">
      <w:pPr>
        <w:spacing w:line="0" w:lineRule="atLeast"/>
        <w:jc w:val="center"/>
        <w:rPr>
          <w:rFonts w:cs="Arial"/>
          <w:b/>
          <w:sz w:val="36"/>
          <w:szCs w:val="36"/>
        </w:rPr>
      </w:pPr>
    </w:p>
    <w:p w14:paraId="5AC83AE6" w14:textId="77777777" w:rsidR="008874EC" w:rsidRDefault="00AE19C4" w:rsidP="00796D92">
      <w:pPr>
        <w:spacing w:line="0" w:lineRule="atLeast"/>
        <w:jc w:val="center"/>
        <w:rPr>
          <w:rFonts w:cs="Arial"/>
          <w:b/>
          <w:sz w:val="28"/>
          <w:szCs w:val="28"/>
        </w:rPr>
      </w:pPr>
      <w:r w:rsidRPr="008455F3">
        <w:rPr>
          <w:rFonts w:cs="Arial"/>
          <w:b/>
          <w:sz w:val="28"/>
          <w:szCs w:val="28"/>
        </w:rPr>
        <w:t xml:space="preserve">PO POSTOPKU </w:t>
      </w:r>
      <w:r w:rsidR="008455F3">
        <w:rPr>
          <w:rFonts w:cs="Arial"/>
          <w:b/>
          <w:sz w:val="28"/>
          <w:szCs w:val="28"/>
        </w:rPr>
        <w:t xml:space="preserve">ODDAJE </w:t>
      </w:r>
      <w:r w:rsidR="00C600A3" w:rsidRPr="008455F3">
        <w:rPr>
          <w:rFonts w:cs="Arial"/>
          <w:b/>
          <w:sz w:val="28"/>
          <w:szCs w:val="28"/>
        </w:rPr>
        <w:t xml:space="preserve">NAROČILA </w:t>
      </w:r>
      <w:r w:rsidRPr="008455F3">
        <w:rPr>
          <w:rFonts w:cs="Arial"/>
          <w:b/>
          <w:sz w:val="28"/>
          <w:szCs w:val="28"/>
        </w:rPr>
        <w:t>MALE VREDNOSTI</w:t>
      </w:r>
      <w:r w:rsidR="008874EC">
        <w:rPr>
          <w:rFonts w:cs="Arial"/>
          <w:b/>
          <w:sz w:val="28"/>
          <w:szCs w:val="28"/>
        </w:rPr>
        <w:t xml:space="preserve"> </w:t>
      </w:r>
    </w:p>
    <w:p w14:paraId="2E9724F1" w14:textId="3903FC92" w:rsidR="00BB1E26" w:rsidRPr="008455F3" w:rsidRDefault="008874EC" w:rsidP="00796D92">
      <w:pPr>
        <w:spacing w:line="0" w:lineRule="atLeast"/>
        <w:jc w:val="center"/>
        <w:rPr>
          <w:rFonts w:cs="Arial"/>
          <w:sz w:val="28"/>
          <w:szCs w:val="28"/>
        </w:rPr>
      </w:pPr>
      <w:r>
        <w:rPr>
          <w:rFonts w:cs="Arial"/>
          <w:b/>
          <w:sz w:val="28"/>
          <w:szCs w:val="28"/>
        </w:rPr>
        <w:t xml:space="preserve">Z </w:t>
      </w:r>
      <w:r w:rsidR="00AE19C4" w:rsidRPr="008455F3">
        <w:rPr>
          <w:rFonts w:cs="Arial"/>
          <w:b/>
          <w:sz w:val="28"/>
          <w:szCs w:val="28"/>
        </w:rPr>
        <w:t>OZNAKO</w:t>
      </w:r>
      <w:r w:rsidR="008455F3" w:rsidRPr="008455F3">
        <w:rPr>
          <w:rFonts w:cs="Arial"/>
          <w:b/>
          <w:sz w:val="28"/>
          <w:szCs w:val="28"/>
        </w:rPr>
        <w:t xml:space="preserve"> PRI NAROČNIKU: </w:t>
      </w:r>
      <w:r w:rsidR="00597736" w:rsidRPr="008455F3">
        <w:rPr>
          <w:rFonts w:cs="Arial"/>
          <w:b/>
          <w:sz w:val="28"/>
          <w:szCs w:val="28"/>
        </w:rPr>
        <w:t>NMV</w:t>
      </w:r>
      <w:r w:rsidR="009F1508" w:rsidRPr="008455F3">
        <w:rPr>
          <w:rFonts w:cs="Arial"/>
          <w:b/>
          <w:sz w:val="28"/>
          <w:szCs w:val="28"/>
        </w:rPr>
        <w:t>-</w:t>
      </w:r>
      <w:r w:rsidR="00F54DC7" w:rsidRPr="008455F3">
        <w:rPr>
          <w:rFonts w:cs="Arial"/>
          <w:b/>
          <w:sz w:val="28"/>
          <w:szCs w:val="28"/>
        </w:rPr>
        <w:t>0</w:t>
      </w:r>
      <w:r w:rsidR="00E131AC">
        <w:rPr>
          <w:rFonts w:cs="Arial"/>
          <w:b/>
          <w:sz w:val="28"/>
          <w:szCs w:val="28"/>
        </w:rPr>
        <w:t>4</w:t>
      </w:r>
      <w:r w:rsidR="009F1508" w:rsidRPr="008455F3">
        <w:rPr>
          <w:rFonts w:cs="Arial"/>
          <w:b/>
          <w:sz w:val="28"/>
          <w:szCs w:val="28"/>
        </w:rPr>
        <w:t>/202</w:t>
      </w:r>
      <w:r w:rsidR="00F54DC7" w:rsidRPr="008455F3">
        <w:rPr>
          <w:rFonts w:cs="Arial"/>
          <w:b/>
          <w:sz w:val="28"/>
          <w:szCs w:val="28"/>
        </w:rPr>
        <w:t>6</w:t>
      </w:r>
    </w:p>
    <w:p w14:paraId="7770EA91" w14:textId="77777777" w:rsidR="00BB1E26" w:rsidRPr="00F54DC7" w:rsidRDefault="00BB1E26" w:rsidP="00F97D17">
      <w:pPr>
        <w:spacing w:line="0" w:lineRule="atLeast"/>
        <w:rPr>
          <w:rFonts w:cs="Arial"/>
        </w:rPr>
      </w:pPr>
    </w:p>
    <w:p w14:paraId="41E3C5A5" w14:textId="77777777" w:rsidR="00BB1E26" w:rsidRPr="00F54DC7" w:rsidRDefault="00BB1E26" w:rsidP="00F97D17">
      <w:pPr>
        <w:spacing w:line="0" w:lineRule="atLeast"/>
        <w:rPr>
          <w:rFonts w:cs="Arial"/>
        </w:rPr>
      </w:pPr>
    </w:p>
    <w:p w14:paraId="5A222647" w14:textId="77777777" w:rsidR="00BB1E26" w:rsidRPr="00F54DC7" w:rsidRDefault="00BB1E26" w:rsidP="00F97D17">
      <w:pPr>
        <w:spacing w:line="0" w:lineRule="atLeast"/>
        <w:rPr>
          <w:rFonts w:cs="Arial"/>
        </w:rPr>
      </w:pPr>
    </w:p>
    <w:p w14:paraId="6B235BBD" w14:textId="77777777" w:rsidR="00BB1E26" w:rsidRDefault="00BB1E26" w:rsidP="00F97D17">
      <w:pPr>
        <w:spacing w:line="0" w:lineRule="atLeast"/>
        <w:rPr>
          <w:rFonts w:cs="Arial"/>
        </w:rPr>
      </w:pPr>
    </w:p>
    <w:p w14:paraId="02FB79C4" w14:textId="77777777" w:rsidR="00F54DC7" w:rsidRDefault="00F54DC7" w:rsidP="00F97D17">
      <w:pPr>
        <w:spacing w:line="0" w:lineRule="atLeast"/>
        <w:rPr>
          <w:rFonts w:cs="Arial"/>
        </w:rPr>
      </w:pPr>
    </w:p>
    <w:p w14:paraId="7C3EEE46" w14:textId="77777777" w:rsidR="00F54DC7" w:rsidRDefault="00F54DC7" w:rsidP="00F97D17">
      <w:pPr>
        <w:spacing w:line="0" w:lineRule="atLeast"/>
        <w:rPr>
          <w:rFonts w:cs="Arial"/>
        </w:rPr>
      </w:pPr>
    </w:p>
    <w:p w14:paraId="0362CEB6" w14:textId="77777777" w:rsidR="00F54DC7" w:rsidRDefault="00F54DC7" w:rsidP="00F97D17">
      <w:pPr>
        <w:spacing w:line="0" w:lineRule="atLeast"/>
        <w:rPr>
          <w:rFonts w:cs="Arial"/>
        </w:rPr>
      </w:pPr>
    </w:p>
    <w:p w14:paraId="3651147C" w14:textId="77777777" w:rsidR="00F54DC7" w:rsidRDefault="00F54DC7" w:rsidP="00F97D17">
      <w:pPr>
        <w:spacing w:line="0" w:lineRule="atLeast"/>
        <w:rPr>
          <w:rFonts w:cs="Arial"/>
        </w:rPr>
      </w:pPr>
    </w:p>
    <w:p w14:paraId="583BAFE8" w14:textId="77777777" w:rsidR="00E131AC" w:rsidRDefault="00E131AC" w:rsidP="00F97D17">
      <w:pPr>
        <w:spacing w:line="0" w:lineRule="atLeast"/>
        <w:rPr>
          <w:rFonts w:cs="Arial"/>
        </w:rPr>
      </w:pPr>
    </w:p>
    <w:p w14:paraId="793C91C1" w14:textId="77777777" w:rsidR="00E131AC" w:rsidRDefault="00E131AC" w:rsidP="00F97D17">
      <w:pPr>
        <w:spacing w:line="0" w:lineRule="atLeast"/>
        <w:rPr>
          <w:rFonts w:cs="Arial"/>
        </w:rPr>
      </w:pPr>
    </w:p>
    <w:p w14:paraId="44FCF7F4" w14:textId="77777777" w:rsidR="00E131AC" w:rsidRDefault="00E131AC" w:rsidP="00F97D17">
      <w:pPr>
        <w:spacing w:line="0" w:lineRule="atLeast"/>
        <w:rPr>
          <w:rFonts w:cs="Arial"/>
        </w:rPr>
      </w:pPr>
    </w:p>
    <w:p w14:paraId="08EA044C" w14:textId="77777777" w:rsidR="00E131AC" w:rsidRDefault="00E131AC" w:rsidP="00F97D17">
      <w:pPr>
        <w:spacing w:line="0" w:lineRule="atLeast"/>
        <w:rPr>
          <w:rFonts w:cs="Arial"/>
        </w:rPr>
      </w:pPr>
    </w:p>
    <w:p w14:paraId="47B7B37B" w14:textId="77777777" w:rsidR="00E131AC" w:rsidRDefault="00E131AC" w:rsidP="00F97D17">
      <w:pPr>
        <w:spacing w:line="0" w:lineRule="atLeast"/>
        <w:rPr>
          <w:rFonts w:cs="Arial"/>
        </w:rPr>
      </w:pPr>
    </w:p>
    <w:p w14:paraId="69F565BC" w14:textId="77777777" w:rsidR="008455F3" w:rsidRDefault="008455F3" w:rsidP="00F97D17">
      <w:pPr>
        <w:spacing w:line="0" w:lineRule="atLeast"/>
        <w:rPr>
          <w:rFonts w:cs="Arial"/>
        </w:rPr>
      </w:pPr>
    </w:p>
    <w:p w14:paraId="49AA1969" w14:textId="77777777" w:rsidR="008455F3" w:rsidRDefault="008455F3" w:rsidP="00F97D17">
      <w:pPr>
        <w:spacing w:line="0" w:lineRule="atLeast"/>
        <w:rPr>
          <w:rFonts w:cs="Arial"/>
        </w:rPr>
      </w:pPr>
    </w:p>
    <w:p w14:paraId="2189D0E2" w14:textId="77777777" w:rsidR="00F54DC7" w:rsidRDefault="00F54DC7" w:rsidP="00F97D17">
      <w:pPr>
        <w:spacing w:line="0" w:lineRule="atLeast"/>
        <w:rPr>
          <w:rFonts w:cs="Arial"/>
        </w:rPr>
      </w:pPr>
    </w:p>
    <w:p w14:paraId="7B4DC843" w14:textId="77777777" w:rsidR="00AC1F9D" w:rsidRDefault="00AC1F9D" w:rsidP="00F97D17">
      <w:pPr>
        <w:spacing w:line="0" w:lineRule="atLeast"/>
        <w:rPr>
          <w:rFonts w:cs="Arial"/>
        </w:rPr>
      </w:pPr>
    </w:p>
    <w:p w14:paraId="299FADB2" w14:textId="77777777" w:rsidR="00F54DC7" w:rsidRDefault="00F54DC7" w:rsidP="00F97D17">
      <w:pPr>
        <w:spacing w:line="0" w:lineRule="atLeast"/>
        <w:rPr>
          <w:rFonts w:cs="Arial"/>
        </w:rPr>
      </w:pPr>
    </w:p>
    <w:p w14:paraId="78FC3A9A" w14:textId="77777777" w:rsidR="00F54DC7" w:rsidRDefault="00F54DC7" w:rsidP="00F97D17">
      <w:pPr>
        <w:spacing w:line="0" w:lineRule="atLeast"/>
        <w:rPr>
          <w:rFonts w:cs="Arial"/>
        </w:rPr>
      </w:pPr>
    </w:p>
    <w:p w14:paraId="4DFE462C" w14:textId="5B82F9DE" w:rsidR="00F54DC7" w:rsidRPr="00F54DC7" w:rsidRDefault="00E131AC" w:rsidP="008455F3">
      <w:pPr>
        <w:spacing w:line="0" w:lineRule="atLeast"/>
        <w:jc w:val="center"/>
        <w:rPr>
          <w:rFonts w:cs="Arial"/>
        </w:rPr>
      </w:pPr>
      <w:r>
        <w:rPr>
          <w:rFonts w:cs="Arial"/>
        </w:rPr>
        <w:t>Avgust</w:t>
      </w:r>
      <w:r w:rsidR="008455F3">
        <w:rPr>
          <w:rFonts w:cs="Arial"/>
        </w:rPr>
        <w:t>, 2026</w:t>
      </w:r>
    </w:p>
    <w:p w14:paraId="46835BB8" w14:textId="77777777" w:rsidR="007B3F52" w:rsidRPr="00F54DC7" w:rsidRDefault="007B3F52" w:rsidP="00F97D17">
      <w:pPr>
        <w:spacing w:line="0" w:lineRule="atLeast"/>
        <w:rPr>
          <w:rFonts w:cs="Arial"/>
        </w:rPr>
      </w:pPr>
    </w:p>
    <w:p w14:paraId="0994BC8E" w14:textId="531E583D" w:rsidR="00D65E75" w:rsidRPr="00F54DC7" w:rsidRDefault="009B3F0C" w:rsidP="00F97D17">
      <w:pPr>
        <w:pStyle w:val="NaslovTOC"/>
        <w:spacing w:before="0" w:line="0" w:lineRule="atLeast"/>
        <w:jc w:val="both"/>
        <w:rPr>
          <w:rFonts w:ascii="Arial" w:hAnsi="Arial" w:cs="Arial"/>
          <w:bCs w:val="0"/>
          <w:color w:val="auto"/>
          <w:sz w:val="20"/>
          <w:szCs w:val="20"/>
        </w:rPr>
      </w:pPr>
      <w:bookmarkStart w:id="0" w:name="_Toc336851729"/>
      <w:r w:rsidRPr="00F54DC7">
        <w:rPr>
          <w:rFonts w:ascii="Arial" w:hAnsi="Arial" w:cs="Arial"/>
          <w:bCs w:val="0"/>
          <w:color w:val="auto"/>
          <w:sz w:val="20"/>
          <w:szCs w:val="20"/>
        </w:rPr>
        <w:lastRenderedPageBreak/>
        <w:t>KAZALO</w:t>
      </w:r>
    </w:p>
    <w:p w14:paraId="4E2BF746" w14:textId="77777777" w:rsidR="00EE600C" w:rsidRPr="00F54DC7" w:rsidRDefault="00EE600C" w:rsidP="00A30FB7">
      <w:pPr>
        <w:spacing w:line="260" w:lineRule="exact"/>
        <w:rPr>
          <w:rFonts w:cs="Arial"/>
          <w:szCs w:val="20"/>
          <w:lang w:eastAsia="sl-SI"/>
        </w:rPr>
      </w:pPr>
    </w:p>
    <w:p w14:paraId="3A705817" w14:textId="51450C52" w:rsidR="004B63C6"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EE0852">
        <w:rPr>
          <w:rFonts w:ascii="Calibri Light" w:hAnsi="Calibri Light" w:cs="Calibri Light"/>
          <w:b w:val="0"/>
          <w:bCs w:val="0"/>
        </w:rPr>
        <w:fldChar w:fldCharType="begin"/>
      </w:r>
      <w:r w:rsidRPr="00EE0852">
        <w:rPr>
          <w:rFonts w:ascii="Calibri Light" w:hAnsi="Calibri Light" w:cs="Calibri Light"/>
          <w:b w:val="0"/>
          <w:bCs w:val="0"/>
        </w:rPr>
        <w:instrText xml:space="preserve"> TOC \o "1-5" \h \z \u </w:instrText>
      </w:r>
      <w:r w:rsidRPr="00EE0852">
        <w:rPr>
          <w:rFonts w:ascii="Calibri Light" w:hAnsi="Calibri Light" w:cs="Calibri Light"/>
          <w:b w:val="0"/>
          <w:bCs w:val="0"/>
        </w:rPr>
        <w:fldChar w:fldCharType="separate"/>
      </w:r>
      <w:hyperlink w:anchor="_Toc237864494" w:history="1">
        <w:r w:rsidR="004B63C6" w:rsidRPr="00A57764">
          <w:rPr>
            <w:rStyle w:val="Hiperpovezava"/>
            <w:rFonts w:cs="Arial"/>
            <w:noProof/>
          </w:rPr>
          <w:t>1.</w:t>
        </w:r>
        <w:r w:rsidR="004B63C6">
          <w:rPr>
            <w:rFonts w:asciiTheme="minorHAnsi" w:eastAsiaTheme="minorEastAsia" w:hAnsiTheme="minorHAnsi" w:cstheme="minorBidi"/>
            <w:b w:val="0"/>
            <w:bCs w:val="0"/>
            <w:caps w:val="0"/>
            <w:noProof/>
            <w:kern w:val="2"/>
            <w:sz w:val="24"/>
            <w:szCs w:val="24"/>
            <w:lang w:eastAsia="sl-SI"/>
            <w14:ligatures w14:val="standardContextual"/>
          </w:rPr>
          <w:tab/>
        </w:r>
        <w:r w:rsidR="004B63C6" w:rsidRPr="00A57764">
          <w:rPr>
            <w:rStyle w:val="Hiperpovezava"/>
            <w:rFonts w:cs="Arial"/>
            <w:noProof/>
          </w:rPr>
          <w:t>NAROČNIK</w:t>
        </w:r>
        <w:r w:rsidR="004B63C6">
          <w:rPr>
            <w:noProof/>
            <w:webHidden/>
          </w:rPr>
          <w:tab/>
        </w:r>
        <w:r w:rsidR="004B63C6">
          <w:rPr>
            <w:noProof/>
            <w:webHidden/>
          </w:rPr>
          <w:fldChar w:fldCharType="begin"/>
        </w:r>
        <w:r w:rsidR="004B63C6">
          <w:rPr>
            <w:noProof/>
            <w:webHidden/>
          </w:rPr>
          <w:instrText xml:space="preserve"> PAGEREF _Toc237864494 \h </w:instrText>
        </w:r>
        <w:r w:rsidR="004B63C6">
          <w:rPr>
            <w:noProof/>
            <w:webHidden/>
          </w:rPr>
        </w:r>
        <w:r w:rsidR="004B63C6">
          <w:rPr>
            <w:noProof/>
            <w:webHidden/>
          </w:rPr>
          <w:fldChar w:fldCharType="separate"/>
        </w:r>
        <w:r w:rsidR="004B63C6">
          <w:rPr>
            <w:noProof/>
            <w:webHidden/>
          </w:rPr>
          <w:t>3</w:t>
        </w:r>
        <w:r w:rsidR="004B63C6">
          <w:rPr>
            <w:noProof/>
            <w:webHidden/>
          </w:rPr>
          <w:fldChar w:fldCharType="end"/>
        </w:r>
      </w:hyperlink>
    </w:p>
    <w:p w14:paraId="02F04F23" w14:textId="6BF5705F"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495" w:history="1">
        <w:r w:rsidRPr="00A57764">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OZNAKA, OBDOBJE IN PREDMET JAVNEGA NAROČILA</w:t>
        </w:r>
        <w:r>
          <w:rPr>
            <w:noProof/>
            <w:webHidden/>
          </w:rPr>
          <w:tab/>
        </w:r>
        <w:r>
          <w:rPr>
            <w:noProof/>
            <w:webHidden/>
          </w:rPr>
          <w:fldChar w:fldCharType="begin"/>
        </w:r>
        <w:r>
          <w:rPr>
            <w:noProof/>
            <w:webHidden/>
          </w:rPr>
          <w:instrText xml:space="preserve"> PAGEREF _Toc237864495 \h </w:instrText>
        </w:r>
        <w:r>
          <w:rPr>
            <w:noProof/>
            <w:webHidden/>
          </w:rPr>
        </w:r>
        <w:r>
          <w:rPr>
            <w:noProof/>
            <w:webHidden/>
          </w:rPr>
          <w:fldChar w:fldCharType="separate"/>
        </w:r>
        <w:r>
          <w:rPr>
            <w:noProof/>
            <w:webHidden/>
          </w:rPr>
          <w:t>3</w:t>
        </w:r>
        <w:r>
          <w:rPr>
            <w:noProof/>
            <w:webHidden/>
          </w:rPr>
          <w:fldChar w:fldCharType="end"/>
        </w:r>
      </w:hyperlink>
    </w:p>
    <w:p w14:paraId="5818B0F4" w14:textId="066E1967"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496" w:history="1">
        <w:r w:rsidRPr="00A57764">
          <w:rPr>
            <w:rStyle w:val="Hiperpovezava"/>
            <w:noProof/>
          </w:rPr>
          <w:t>2.1</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Tehnične zahteve in pogoji naročnika v zvezi s predmetom javnega naročila</w:t>
        </w:r>
        <w:r>
          <w:rPr>
            <w:noProof/>
            <w:webHidden/>
          </w:rPr>
          <w:tab/>
        </w:r>
        <w:r>
          <w:rPr>
            <w:noProof/>
            <w:webHidden/>
          </w:rPr>
          <w:fldChar w:fldCharType="begin"/>
        </w:r>
        <w:r>
          <w:rPr>
            <w:noProof/>
            <w:webHidden/>
          </w:rPr>
          <w:instrText xml:space="preserve"> PAGEREF _Toc237864496 \h </w:instrText>
        </w:r>
        <w:r>
          <w:rPr>
            <w:noProof/>
            <w:webHidden/>
          </w:rPr>
        </w:r>
        <w:r>
          <w:rPr>
            <w:noProof/>
            <w:webHidden/>
          </w:rPr>
          <w:fldChar w:fldCharType="separate"/>
        </w:r>
        <w:r>
          <w:rPr>
            <w:noProof/>
            <w:webHidden/>
          </w:rPr>
          <w:t>3</w:t>
        </w:r>
        <w:r>
          <w:rPr>
            <w:noProof/>
            <w:webHidden/>
          </w:rPr>
          <w:fldChar w:fldCharType="end"/>
        </w:r>
      </w:hyperlink>
    </w:p>
    <w:p w14:paraId="4649662C" w14:textId="1B0CD861"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497" w:history="1">
        <w:r w:rsidRPr="00A57764">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_Toc237864497 \h </w:instrText>
        </w:r>
        <w:r>
          <w:rPr>
            <w:noProof/>
            <w:webHidden/>
          </w:rPr>
        </w:r>
        <w:r>
          <w:rPr>
            <w:noProof/>
            <w:webHidden/>
          </w:rPr>
          <w:fldChar w:fldCharType="separate"/>
        </w:r>
        <w:r>
          <w:rPr>
            <w:noProof/>
            <w:webHidden/>
          </w:rPr>
          <w:t>3</w:t>
        </w:r>
        <w:r>
          <w:rPr>
            <w:noProof/>
            <w:webHidden/>
          </w:rPr>
          <w:fldChar w:fldCharType="end"/>
        </w:r>
      </w:hyperlink>
    </w:p>
    <w:p w14:paraId="08E17530" w14:textId="5F910181"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498" w:history="1">
        <w:r w:rsidRPr="00A57764">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_Toc237864498 \h </w:instrText>
        </w:r>
        <w:r>
          <w:rPr>
            <w:noProof/>
            <w:webHidden/>
          </w:rPr>
        </w:r>
        <w:r>
          <w:rPr>
            <w:noProof/>
            <w:webHidden/>
          </w:rPr>
          <w:fldChar w:fldCharType="separate"/>
        </w:r>
        <w:r>
          <w:rPr>
            <w:noProof/>
            <w:webHidden/>
          </w:rPr>
          <w:t>4</w:t>
        </w:r>
        <w:r>
          <w:rPr>
            <w:noProof/>
            <w:webHidden/>
          </w:rPr>
          <w:fldChar w:fldCharType="end"/>
        </w:r>
      </w:hyperlink>
    </w:p>
    <w:p w14:paraId="4C5965B0" w14:textId="14DB4C31"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499" w:history="1">
        <w:r w:rsidRPr="00A57764">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_Toc237864499 \h </w:instrText>
        </w:r>
        <w:r>
          <w:rPr>
            <w:noProof/>
            <w:webHidden/>
          </w:rPr>
        </w:r>
        <w:r>
          <w:rPr>
            <w:noProof/>
            <w:webHidden/>
          </w:rPr>
          <w:fldChar w:fldCharType="separate"/>
        </w:r>
        <w:r>
          <w:rPr>
            <w:noProof/>
            <w:webHidden/>
          </w:rPr>
          <w:t>5</w:t>
        </w:r>
        <w:r>
          <w:rPr>
            <w:noProof/>
            <w:webHidden/>
          </w:rPr>
          <w:fldChar w:fldCharType="end"/>
        </w:r>
      </w:hyperlink>
    </w:p>
    <w:p w14:paraId="1C9EF412" w14:textId="674BF4F4"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00" w:history="1">
        <w:r w:rsidRPr="00A57764">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PRAVNA PODLAGA</w:t>
        </w:r>
        <w:r>
          <w:rPr>
            <w:noProof/>
            <w:webHidden/>
          </w:rPr>
          <w:tab/>
        </w:r>
        <w:r>
          <w:rPr>
            <w:noProof/>
            <w:webHidden/>
          </w:rPr>
          <w:fldChar w:fldCharType="begin"/>
        </w:r>
        <w:r>
          <w:rPr>
            <w:noProof/>
            <w:webHidden/>
          </w:rPr>
          <w:instrText xml:space="preserve"> PAGEREF _Toc237864500 \h </w:instrText>
        </w:r>
        <w:r>
          <w:rPr>
            <w:noProof/>
            <w:webHidden/>
          </w:rPr>
        </w:r>
        <w:r>
          <w:rPr>
            <w:noProof/>
            <w:webHidden/>
          </w:rPr>
          <w:fldChar w:fldCharType="separate"/>
        </w:r>
        <w:r>
          <w:rPr>
            <w:noProof/>
            <w:webHidden/>
          </w:rPr>
          <w:t>5</w:t>
        </w:r>
        <w:r>
          <w:rPr>
            <w:noProof/>
            <w:webHidden/>
          </w:rPr>
          <w:fldChar w:fldCharType="end"/>
        </w:r>
      </w:hyperlink>
    </w:p>
    <w:p w14:paraId="190615EE" w14:textId="0E0ADA09"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01" w:history="1">
        <w:r w:rsidRPr="00A57764">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_Toc237864501 \h </w:instrText>
        </w:r>
        <w:r>
          <w:rPr>
            <w:noProof/>
            <w:webHidden/>
          </w:rPr>
        </w:r>
        <w:r>
          <w:rPr>
            <w:noProof/>
            <w:webHidden/>
          </w:rPr>
          <w:fldChar w:fldCharType="separate"/>
        </w:r>
        <w:r>
          <w:rPr>
            <w:noProof/>
            <w:webHidden/>
          </w:rPr>
          <w:t>5</w:t>
        </w:r>
        <w:r>
          <w:rPr>
            <w:noProof/>
            <w:webHidden/>
          </w:rPr>
          <w:fldChar w:fldCharType="end"/>
        </w:r>
      </w:hyperlink>
    </w:p>
    <w:p w14:paraId="19841891" w14:textId="372C3869"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02" w:history="1">
        <w:r w:rsidRPr="00A57764">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_Toc237864502 \h </w:instrText>
        </w:r>
        <w:r>
          <w:rPr>
            <w:noProof/>
            <w:webHidden/>
          </w:rPr>
        </w:r>
        <w:r>
          <w:rPr>
            <w:noProof/>
            <w:webHidden/>
          </w:rPr>
          <w:fldChar w:fldCharType="separate"/>
        </w:r>
        <w:r>
          <w:rPr>
            <w:noProof/>
            <w:webHidden/>
          </w:rPr>
          <w:t>5</w:t>
        </w:r>
        <w:r>
          <w:rPr>
            <w:noProof/>
            <w:webHidden/>
          </w:rPr>
          <w:fldChar w:fldCharType="end"/>
        </w:r>
      </w:hyperlink>
    </w:p>
    <w:p w14:paraId="7BAF22A0" w14:textId="6F0DED62"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03" w:history="1">
        <w:r w:rsidRPr="00A57764">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_Toc237864503 \h </w:instrText>
        </w:r>
        <w:r>
          <w:rPr>
            <w:noProof/>
            <w:webHidden/>
          </w:rPr>
        </w:r>
        <w:r>
          <w:rPr>
            <w:noProof/>
            <w:webHidden/>
          </w:rPr>
          <w:fldChar w:fldCharType="separate"/>
        </w:r>
        <w:r>
          <w:rPr>
            <w:noProof/>
            <w:webHidden/>
          </w:rPr>
          <w:t>5</w:t>
        </w:r>
        <w:r>
          <w:rPr>
            <w:noProof/>
            <w:webHidden/>
          </w:rPr>
          <w:fldChar w:fldCharType="end"/>
        </w:r>
      </w:hyperlink>
    </w:p>
    <w:p w14:paraId="08D05DEC" w14:textId="5C6740A7"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04" w:history="1">
        <w:r w:rsidRPr="00A57764">
          <w:rPr>
            <w:rStyle w:val="Hiperpovezava"/>
            <w:noProof/>
            <w:lang w:eastAsia="sl-SI"/>
          </w:rPr>
          <w:t>7.3</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Zeleno javno naročanje</w:t>
        </w:r>
        <w:r>
          <w:rPr>
            <w:noProof/>
            <w:webHidden/>
          </w:rPr>
          <w:tab/>
        </w:r>
        <w:r>
          <w:rPr>
            <w:noProof/>
            <w:webHidden/>
          </w:rPr>
          <w:fldChar w:fldCharType="begin"/>
        </w:r>
        <w:r>
          <w:rPr>
            <w:noProof/>
            <w:webHidden/>
          </w:rPr>
          <w:instrText xml:space="preserve"> PAGEREF _Toc237864504 \h </w:instrText>
        </w:r>
        <w:r>
          <w:rPr>
            <w:noProof/>
            <w:webHidden/>
          </w:rPr>
        </w:r>
        <w:r>
          <w:rPr>
            <w:noProof/>
            <w:webHidden/>
          </w:rPr>
          <w:fldChar w:fldCharType="separate"/>
        </w:r>
        <w:r>
          <w:rPr>
            <w:noProof/>
            <w:webHidden/>
          </w:rPr>
          <w:t>5</w:t>
        </w:r>
        <w:r>
          <w:rPr>
            <w:noProof/>
            <w:webHidden/>
          </w:rPr>
          <w:fldChar w:fldCharType="end"/>
        </w:r>
      </w:hyperlink>
    </w:p>
    <w:p w14:paraId="3CAFDBB6" w14:textId="22CC5ADA"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05" w:history="1">
        <w:r w:rsidRPr="00A57764">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_Toc237864505 \h </w:instrText>
        </w:r>
        <w:r>
          <w:rPr>
            <w:noProof/>
            <w:webHidden/>
          </w:rPr>
        </w:r>
        <w:r>
          <w:rPr>
            <w:noProof/>
            <w:webHidden/>
          </w:rPr>
          <w:fldChar w:fldCharType="separate"/>
        </w:r>
        <w:r>
          <w:rPr>
            <w:noProof/>
            <w:webHidden/>
          </w:rPr>
          <w:t>5</w:t>
        </w:r>
        <w:r>
          <w:rPr>
            <w:noProof/>
            <w:webHidden/>
          </w:rPr>
          <w:fldChar w:fldCharType="end"/>
        </w:r>
      </w:hyperlink>
    </w:p>
    <w:p w14:paraId="418C98B4" w14:textId="0FDEBB00"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06" w:history="1">
        <w:r w:rsidRPr="00A57764">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UGOTAVLJANJE SPOSOBNOSTI</w:t>
        </w:r>
        <w:r>
          <w:rPr>
            <w:noProof/>
            <w:webHidden/>
          </w:rPr>
          <w:tab/>
        </w:r>
        <w:r>
          <w:rPr>
            <w:noProof/>
            <w:webHidden/>
          </w:rPr>
          <w:fldChar w:fldCharType="begin"/>
        </w:r>
        <w:r>
          <w:rPr>
            <w:noProof/>
            <w:webHidden/>
          </w:rPr>
          <w:instrText xml:space="preserve"> PAGEREF _Toc237864506 \h </w:instrText>
        </w:r>
        <w:r>
          <w:rPr>
            <w:noProof/>
            <w:webHidden/>
          </w:rPr>
        </w:r>
        <w:r>
          <w:rPr>
            <w:noProof/>
            <w:webHidden/>
          </w:rPr>
          <w:fldChar w:fldCharType="separate"/>
        </w:r>
        <w:r>
          <w:rPr>
            <w:noProof/>
            <w:webHidden/>
          </w:rPr>
          <w:t>6</w:t>
        </w:r>
        <w:r>
          <w:rPr>
            <w:noProof/>
            <w:webHidden/>
          </w:rPr>
          <w:fldChar w:fldCharType="end"/>
        </w:r>
      </w:hyperlink>
    </w:p>
    <w:p w14:paraId="49CB0516" w14:textId="3C241528"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07" w:history="1">
        <w:r w:rsidRPr="00A57764">
          <w:rPr>
            <w:rStyle w:val="Hiperpovezava"/>
            <w:noProof/>
          </w:rPr>
          <w:t>9.1</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_Toc237864507 \h </w:instrText>
        </w:r>
        <w:r>
          <w:rPr>
            <w:noProof/>
            <w:webHidden/>
          </w:rPr>
        </w:r>
        <w:r>
          <w:rPr>
            <w:noProof/>
            <w:webHidden/>
          </w:rPr>
          <w:fldChar w:fldCharType="separate"/>
        </w:r>
        <w:r>
          <w:rPr>
            <w:noProof/>
            <w:webHidden/>
          </w:rPr>
          <w:t>6</w:t>
        </w:r>
        <w:r>
          <w:rPr>
            <w:noProof/>
            <w:webHidden/>
          </w:rPr>
          <w:fldChar w:fldCharType="end"/>
        </w:r>
      </w:hyperlink>
    </w:p>
    <w:p w14:paraId="0C8EF2B7" w14:textId="4399C607"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08" w:history="1">
        <w:r w:rsidRPr="00A57764">
          <w:rPr>
            <w:rStyle w:val="Hiperpovezava"/>
            <w:i/>
            <w14:scene3d>
              <w14:camera w14:prst="orthographicFront"/>
              <w14:lightRig w14:rig="threePt" w14:dir="t">
                <w14:rot w14:lat="0" w14:lon="0" w14:rev="0"/>
              </w14:lightRig>
            </w14:scene3d>
          </w:rPr>
          <w:t>9.1.1</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Razlogi za izključitev</w:t>
        </w:r>
        <w:r>
          <w:rPr>
            <w:webHidden/>
          </w:rPr>
          <w:tab/>
        </w:r>
        <w:r>
          <w:rPr>
            <w:webHidden/>
          </w:rPr>
          <w:fldChar w:fldCharType="begin"/>
        </w:r>
        <w:r>
          <w:rPr>
            <w:webHidden/>
          </w:rPr>
          <w:instrText xml:space="preserve"> PAGEREF _Toc237864508 \h </w:instrText>
        </w:r>
        <w:r>
          <w:rPr>
            <w:webHidden/>
          </w:rPr>
        </w:r>
        <w:r>
          <w:rPr>
            <w:webHidden/>
          </w:rPr>
          <w:fldChar w:fldCharType="separate"/>
        </w:r>
        <w:r>
          <w:rPr>
            <w:webHidden/>
          </w:rPr>
          <w:t>6</w:t>
        </w:r>
        <w:r>
          <w:rPr>
            <w:webHidden/>
          </w:rPr>
          <w:fldChar w:fldCharType="end"/>
        </w:r>
      </w:hyperlink>
    </w:p>
    <w:p w14:paraId="63020229" w14:textId="563BEDFE"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09" w:history="1">
        <w:r w:rsidRPr="00A57764">
          <w:rPr>
            <w:rStyle w:val="Hiperpovezava"/>
            <w:i/>
            <w14:scene3d>
              <w14:camera w14:prst="orthographicFront"/>
              <w14:lightRig w14:rig="threePt" w14:dir="t">
                <w14:rot w14:lat="0" w14:lon="0" w14:rev="0"/>
              </w14:lightRig>
            </w14:scene3d>
          </w:rPr>
          <w:t>9.1.2</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Ustreznost za opravljanje poklicne dejavnosti</w:t>
        </w:r>
        <w:r>
          <w:rPr>
            <w:webHidden/>
          </w:rPr>
          <w:tab/>
        </w:r>
        <w:r>
          <w:rPr>
            <w:webHidden/>
          </w:rPr>
          <w:fldChar w:fldCharType="begin"/>
        </w:r>
        <w:r>
          <w:rPr>
            <w:webHidden/>
          </w:rPr>
          <w:instrText xml:space="preserve"> PAGEREF _Toc237864509 \h </w:instrText>
        </w:r>
        <w:r>
          <w:rPr>
            <w:webHidden/>
          </w:rPr>
        </w:r>
        <w:r>
          <w:rPr>
            <w:webHidden/>
          </w:rPr>
          <w:fldChar w:fldCharType="separate"/>
        </w:r>
        <w:r>
          <w:rPr>
            <w:webHidden/>
          </w:rPr>
          <w:t>8</w:t>
        </w:r>
        <w:r>
          <w:rPr>
            <w:webHidden/>
          </w:rPr>
          <w:fldChar w:fldCharType="end"/>
        </w:r>
      </w:hyperlink>
    </w:p>
    <w:p w14:paraId="5F19DB20" w14:textId="551815C1"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10" w:history="1">
        <w:r w:rsidRPr="00A57764">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merilO ZA IZBOR NAJUGODNEJŠE PONUDBE</w:t>
        </w:r>
        <w:r>
          <w:rPr>
            <w:noProof/>
            <w:webHidden/>
          </w:rPr>
          <w:tab/>
        </w:r>
        <w:r>
          <w:rPr>
            <w:noProof/>
            <w:webHidden/>
          </w:rPr>
          <w:fldChar w:fldCharType="begin"/>
        </w:r>
        <w:r>
          <w:rPr>
            <w:noProof/>
            <w:webHidden/>
          </w:rPr>
          <w:instrText xml:space="preserve"> PAGEREF _Toc237864510 \h </w:instrText>
        </w:r>
        <w:r>
          <w:rPr>
            <w:noProof/>
            <w:webHidden/>
          </w:rPr>
        </w:r>
        <w:r>
          <w:rPr>
            <w:noProof/>
            <w:webHidden/>
          </w:rPr>
          <w:fldChar w:fldCharType="separate"/>
        </w:r>
        <w:r>
          <w:rPr>
            <w:noProof/>
            <w:webHidden/>
          </w:rPr>
          <w:t>8</w:t>
        </w:r>
        <w:r>
          <w:rPr>
            <w:noProof/>
            <w:webHidden/>
          </w:rPr>
          <w:fldChar w:fldCharType="end"/>
        </w:r>
      </w:hyperlink>
    </w:p>
    <w:p w14:paraId="7DF83A9B" w14:textId="6E6A374B"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11" w:history="1">
        <w:r w:rsidRPr="00A57764">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ponudba</w:t>
        </w:r>
        <w:r>
          <w:rPr>
            <w:noProof/>
            <w:webHidden/>
          </w:rPr>
          <w:tab/>
        </w:r>
        <w:r>
          <w:rPr>
            <w:noProof/>
            <w:webHidden/>
          </w:rPr>
          <w:fldChar w:fldCharType="begin"/>
        </w:r>
        <w:r>
          <w:rPr>
            <w:noProof/>
            <w:webHidden/>
          </w:rPr>
          <w:instrText xml:space="preserve"> PAGEREF _Toc237864511 \h </w:instrText>
        </w:r>
        <w:r>
          <w:rPr>
            <w:noProof/>
            <w:webHidden/>
          </w:rPr>
        </w:r>
        <w:r>
          <w:rPr>
            <w:noProof/>
            <w:webHidden/>
          </w:rPr>
          <w:fldChar w:fldCharType="separate"/>
        </w:r>
        <w:r>
          <w:rPr>
            <w:noProof/>
            <w:webHidden/>
          </w:rPr>
          <w:t>9</w:t>
        </w:r>
        <w:r>
          <w:rPr>
            <w:noProof/>
            <w:webHidden/>
          </w:rPr>
          <w:fldChar w:fldCharType="end"/>
        </w:r>
      </w:hyperlink>
    </w:p>
    <w:p w14:paraId="36ED404C" w14:textId="2FC3F37E"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12" w:history="1">
        <w:r w:rsidRPr="00A57764">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Ponudbena dokumentacija</w:t>
        </w:r>
        <w:r>
          <w:rPr>
            <w:noProof/>
            <w:webHidden/>
          </w:rPr>
          <w:tab/>
        </w:r>
        <w:r>
          <w:rPr>
            <w:noProof/>
            <w:webHidden/>
          </w:rPr>
          <w:fldChar w:fldCharType="begin"/>
        </w:r>
        <w:r>
          <w:rPr>
            <w:noProof/>
            <w:webHidden/>
          </w:rPr>
          <w:instrText xml:space="preserve"> PAGEREF _Toc237864512 \h </w:instrText>
        </w:r>
        <w:r>
          <w:rPr>
            <w:noProof/>
            <w:webHidden/>
          </w:rPr>
        </w:r>
        <w:r>
          <w:rPr>
            <w:noProof/>
            <w:webHidden/>
          </w:rPr>
          <w:fldChar w:fldCharType="separate"/>
        </w:r>
        <w:r>
          <w:rPr>
            <w:noProof/>
            <w:webHidden/>
          </w:rPr>
          <w:t>9</w:t>
        </w:r>
        <w:r>
          <w:rPr>
            <w:noProof/>
            <w:webHidden/>
          </w:rPr>
          <w:fldChar w:fldCharType="end"/>
        </w:r>
      </w:hyperlink>
    </w:p>
    <w:p w14:paraId="46C88457" w14:textId="2260A1B6"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13" w:history="1">
        <w:r w:rsidRPr="00A57764">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Sestavljanje ponudbe</w:t>
        </w:r>
        <w:r>
          <w:rPr>
            <w:noProof/>
            <w:webHidden/>
          </w:rPr>
          <w:tab/>
        </w:r>
        <w:r>
          <w:rPr>
            <w:noProof/>
            <w:webHidden/>
          </w:rPr>
          <w:fldChar w:fldCharType="begin"/>
        </w:r>
        <w:r>
          <w:rPr>
            <w:noProof/>
            <w:webHidden/>
          </w:rPr>
          <w:instrText xml:space="preserve"> PAGEREF _Toc237864513 \h </w:instrText>
        </w:r>
        <w:r>
          <w:rPr>
            <w:noProof/>
            <w:webHidden/>
          </w:rPr>
        </w:r>
        <w:r>
          <w:rPr>
            <w:noProof/>
            <w:webHidden/>
          </w:rPr>
          <w:fldChar w:fldCharType="separate"/>
        </w:r>
        <w:r>
          <w:rPr>
            <w:noProof/>
            <w:webHidden/>
          </w:rPr>
          <w:t>9</w:t>
        </w:r>
        <w:r>
          <w:rPr>
            <w:noProof/>
            <w:webHidden/>
          </w:rPr>
          <w:fldChar w:fldCharType="end"/>
        </w:r>
      </w:hyperlink>
    </w:p>
    <w:p w14:paraId="1589EA8E" w14:textId="5DEF9925"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14" w:history="1">
        <w:r w:rsidRPr="00A57764">
          <w:rPr>
            <w:rStyle w:val="Hiperpovezava"/>
            <w:i/>
            <w14:scene3d>
              <w14:camera w14:prst="orthographicFront"/>
              <w14:lightRig w14:rig="threePt" w14:dir="t">
                <w14:rot w14:lat="0" w14:lon="0" w14:rev="0"/>
              </w14:lightRig>
            </w14:scene3d>
          </w:rPr>
          <w:t>11.2.1</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Obrazec »Predračun – rekapitulacija (Word)« in obrazec »Predračun –</w:t>
        </w:r>
        <w:r w:rsidRPr="00A57764">
          <w:rPr>
            <w:rStyle w:val="Hiperpovezava"/>
          </w:rPr>
          <w:t xml:space="preserve"> </w:t>
        </w:r>
        <w:r w:rsidRPr="00A57764">
          <w:rPr>
            <w:rStyle w:val="Hiperpovezava"/>
            <w:i/>
          </w:rPr>
          <w:t>opis aparatov (Excel)«</w:t>
        </w:r>
        <w:r>
          <w:rPr>
            <w:webHidden/>
          </w:rPr>
          <w:tab/>
        </w:r>
        <w:r>
          <w:rPr>
            <w:webHidden/>
          </w:rPr>
          <w:fldChar w:fldCharType="begin"/>
        </w:r>
        <w:r>
          <w:rPr>
            <w:webHidden/>
          </w:rPr>
          <w:instrText xml:space="preserve"> PAGEREF _Toc237864514 \h </w:instrText>
        </w:r>
        <w:r>
          <w:rPr>
            <w:webHidden/>
          </w:rPr>
        </w:r>
        <w:r>
          <w:rPr>
            <w:webHidden/>
          </w:rPr>
          <w:fldChar w:fldCharType="separate"/>
        </w:r>
        <w:r>
          <w:rPr>
            <w:webHidden/>
          </w:rPr>
          <w:t>9</w:t>
        </w:r>
        <w:r>
          <w:rPr>
            <w:webHidden/>
          </w:rPr>
          <w:fldChar w:fldCharType="end"/>
        </w:r>
      </w:hyperlink>
    </w:p>
    <w:p w14:paraId="66F8011B" w14:textId="79765B34"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15" w:history="1">
        <w:r w:rsidRPr="00A57764">
          <w:rPr>
            <w:rStyle w:val="Hiperpovezava"/>
            <w:i/>
            <w14:scene3d>
              <w14:camera w14:prst="orthographicFront"/>
              <w14:lightRig w14:rig="threePt" w14:dir="t">
                <w14:rot w14:lat="0" w14:lon="0" w14:rev="0"/>
              </w14:lightRig>
            </w14:scene3d>
          </w:rPr>
          <w:t>11.2.2</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Obrazec »Izjava za ponudnika«</w:t>
        </w:r>
        <w:r>
          <w:rPr>
            <w:webHidden/>
          </w:rPr>
          <w:tab/>
        </w:r>
        <w:r>
          <w:rPr>
            <w:webHidden/>
          </w:rPr>
          <w:fldChar w:fldCharType="begin"/>
        </w:r>
        <w:r>
          <w:rPr>
            <w:webHidden/>
          </w:rPr>
          <w:instrText xml:space="preserve"> PAGEREF _Toc237864515 \h </w:instrText>
        </w:r>
        <w:r>
          <w:rPr>
            <w:webHidden/>
          </w:rPr>
        </w:r>
        <w:r>
          <w:rPr>
            <w:webHidden/>
          </w:rPr>
          <w:fldChar w:fldCharType="separate"/>
        </w:r>
        <w:r>
          <w:rPr>
            <w:webHidden/>
          </w:rPr>
          <w:t>10</w:t>
        </w:r>
        <w:r>
          <w:rPr>
            <w:webHidden/>
          </w:rPr>
          <w:fldChar w:fldCharType="end"/>
        </w:r>
      </w:hyperlink>
    </w:p>
    <w:p w14:paraId="534F5980" w14:textId="29197C48"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16" w:history="1">
        <w:r w:rsidRPr="00A57764">
          <w:rPr>
            <w:rStyle w:val="Hiperpovezava"/>
            <w:i/>
            <w14:scene3d>
              <w14:camera w14:prst="orthographicFront"/>
              <w14:lightRig w14:rig="threePt" w14:dir="t">
                <w14:rot w14:lat="0" w14:lon="0" w14:rev="0"/>
              </w14:lightRig>
            </w14:scene3d>
          </w:rPr>
          <w:t>11.2.3</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Drugi dokumenti ponudbe</w:t>
        </w:r>
        <w:r>
          <w:rPr>
            <w:webHidden/>
          </w:rPr>
          <w:tab/>
        </w:r>
        <w:r>
          <w:rPr>
            <w:webHidden/>
          </w:rPr>
          <w:fldChar w:fldCharType="begin"/>
        </w:r>
        <w:r>
          <w:rPr>
            <w:webHidden/>
          </w:rPr>
          <w:instrText xml:space="preserve"> PAGEREF _Toc237864516 \h </w:instrText>
        </w:r>
        <w:r>
          <w:rPr>
            <w:webHidden/>
          </w:rPr>
        </w:r>
        <w:r>
          <w:rPr>
            <w:webHidden/>
          </w:rPr>
          <w:fldChar w:fldCharType="separate"/>
        </w:r>
        <w:r>
          <w:rPr>
            <w:webHidden/>
          </w:rPr>
          <w:t>10</w:t>
        </w:r>
        <w:r>
          <w:rPr>
            <w:webHidden/>
          </w:rPr>
          <w:fldChar w:fldCharType="end"/>
        </w:r>
      </w:hyperlink>
    </w:p>
    <w:p w14:paraId="26296489" w14:textId="0C369615" w:rsidR="004B63C6" w:rsidRDefault="004B63C6">
      <w:pPr>
        <w:pStyle w:val="Kazalovsebine4"/>
        <w:tabs>
          <w:tab w:val="left" w:pos="1600"/>
          <w:tab w:val="right" w:leader="dot" w:pos="8918"/>
        </w:tabs>
        <w:rPr>
          <w:rFonts w:asciiTheme="minorHAnsi" w:eastAsiaTheme="minorEastAsia" w:hAnsiTheme="minorHAnsi" w:cstheme="minorBidi"/>
          <w:b w:val="0"/>
          <w:i w:val="0"/>
          <w:noProof/>
          <w:kern w:val="2"/>
          <w:sz w:val="24"/>
          <w:szCs w:val="24"/>
          <w:lang w:eastAsia="sl-SI"/>
          <w14:ligatures w14:val="standardContextual"/>
        </w:rPr>
      </w:pPr>
      <w:hyperlink w:anchor="_Toc237864517" w:history="1">
        <w:r w:rsidRPr="00A57764">
          <w:rPr>
            <w:rStyle w:val="Hiperpovezava"/>
            <w:noProof/>
          </w:rPr>
          <w:t>11.2.3.1</w:t>
        </w:r>
        <w:r>
          <w:rPr>
            <w:rFonts w:asciiTheme="minorHAnsi" w:eastAsiaTheme="minorEastAsia" w:hAnsiTheme="minorHAnsi" w:cstheme="minorBidi"/>
            <w:b w:val="0"/>
            <w:i w:val="0"/>
            <w:noProof/>
            <w:kern w:val="2"/>
            <w:sz w:val="24"/>
            <w:szCs w:val="24"/>
            <w:lang w:eastAsia="sl-SI"/>
            <w14:ligatures w14:val="standardContextual"/>
          </w:rPr>
          <w:tab/>
        </w:r>
        <w:r w:rsidRPr="00A57764">
          <w:rPr>
            <w:rStyle w:val="Hiperpovezava"/>
            <w:rFonts w:cs="Arial"/>
            <w:noProof/>
          </w:rPr>
          <w:t>Obrazec »Prijava«</w:t>
        </w:r>
        <w:r>
          <w:rPr>
            <w:noProof/>
            <w:webHidden/>
          </w:rPr>
          <w:tab/>
        </w:r>
        <w:r>
          <w:rPr>
            <w:noProof/>
            <w:webHidden/>
          </w:rPr>
          <w:fldChar w:fldCharType="begin"/>
        </w:r>
        <w:r>
          <w:rPr>
            <w:noProof/>
            <w:webHidden/>
          </w:rPr>
          <w:instrText xml:space="preserve"> PAGEREF _Toc237864517 \h </w:instrText>
        </w:r>
        <w:r>
          <w:rPr>
            <w:noProof/>
            <w:webHidden/>
          </w:rPr>
        </w:r>
        <w:r>
          <w:rPr>
            <w:noProof/>
            <w:webHidden/>
          </w:rPr>
          <w:fldChar w:fldCharType="separate"/>
        </w:r>
        <w:r>
          <w:rPr>
            <w:noProof/>
            <w:webHidden/>
          </w:rPr>
          <w:t>11</w:t>
        </w:r>
        <w:r>
          <w:rPr>
            <w:noProof/>
            <w:webHidden/>
          </w:rPr>
          <w:fldChar w:fldCharType="end"/>
        </w:r>
      </w:hyperlink>
    </w:p>
    <w:p w14:paraId="1D0297DD" w14:textId="18ED099C" w:rsidR="004B63C6" w:rsidRDefault="004B63C6">
      <w:pPr>
        <w:pStyle w:val="Kazalovsebine4"/>
        <w:tabs>
          <w:tab w:val="left" w:pos="1600"/>
          <w:tab w:val="right" w:leader="dot" w:pos="8918"/>
        </w:tabs>
        <w:rPr>
          <w:rFonts w:asciiTheme="minorHAnsi" w:eastAsiaTheme="minorEastAsia" w:hAnsiTheme="minorHAnsi" w:cstheme="minorBidi"/>
          <w:b w:val="0"/>
          <w:i w:val="0"/>
          <w:noProof/>
          <w:kern w:val="2"/>
          <w:sz w:val="24"/>
          <w:szCs w:val="24"/>
          <w:lang w:eastAsia="sl-SI"/>
          <w14:ligatures w14:val="standardContextual"/>
        </w:rPr>
      </w:pPr>
      <w:hyperlink w:anchor="_Toc237864518" w:history="1">
        <w:r w:rsidRPr="00A57764">
          <w:rPr>
            <w:rStyle w:val="Hiperpovezava"/>
            <w:noProof/>
          </w:rPr>
          <w:t>11.2.3.2</w:t>
        </w:r>
        <w:r>
          <w:rPr>
            <w:rFonts w:asciiTheme="minorHAnsi" w:eastAsiaTheme="minorEastAsia" w:hAnsiTheme="minorHAnsi" w:cstheme="minorBidi"/>
            <w:b w:val="0"/>
            <w:i w:val="0"/>
            <w:noProof/>
            <w:kern w:val="2"/>
            <w:sz w:val="24"/>
            <w:szCs w:val="24"/>
            <w:lang w:eastAsia="sl-SI"/>
            <w14:ligatures w14:val="standardContextual"/>
          </w:rPr>
          <w:tab/>
        </w:r>
        <w:r w:rsidRPr="00A57764">
          <w:rPr>
            <w:rStyle w:val="Hiperpovezava"/>
            <w:rFonts w:cs="Arial"/>
            <w:noProof/>
          </w:rPr>
          <w:t>Obrazec »Soglasje podizvajalca za neposredna plačila«</w:t>
        </w:r>
        <w:r>
          <w:rPr>
            <w:noProof/>
            <w:webHidden/>
          </w:rPr>
          <w:tab/>
        </w:r>
        <w:r>
          <w:rPr>
            <w:noProof/>
            <w:webHidden/>
          </w:rPr>
          <w:fldChar w:fldCharType="begin"/>
        </w:r>
        <w:r>
          <w:rPr>
            <w:noProof/>
            <w:webHidden/>
          </w:rPr>
          <w:instrText xml:space="preserve"> PAGEREF _Toc237864518 \h </w:instrText>
        </w:r>
        <w:r>
          <w:rPr>
            <w:noProof/>
            <w:webHidden/>
          </w:rPr>
        </w:r>
        <w:r>
          <w:rPr>
            <w:noProof/>
            <w:webHidden/>
          </w:rPr>
          <w:fldChar w:fldCharType="separate"/>
        </w:r>
        <w:r>
          <w:rPr>
            <w:noProof/>
            <w:webHidden/>
          </w:rPr>
          <w:t>11</w:t>
        </w:r>
        <w:r>
          <w:rPr>
            <w:noProof/>
            <w:webHidden/>
          </w:rPr>
          <w:fldChar w:fldCharType="end"/>
        </w:r>
      </w:hyperlink>
    </w:p>
    <w:p w14:paraId="0788C6B1" w14:textId="1E8D0E73" w:rsidR="004B63C6" w:rsidRDefault="004B63C6">
      <w:pPr>
        <w:pStyle w:val="Kazalovsebine4"/>
        <w:tabs>
          <w:tab w:val="left" w:pos="1600"/>
          <w:tab w:val="right" w:leader="dot" w:pos="8918"/>
        </w:tabs>
        <w:rPr>
          <w:rFonts w:asciiTheme="minorHAnsi" w:eastAsiaTheme="minorEastAsia" w:hAnsiTheme="minorHAnsi" w:cstheme="minorBidi"/>
          <w:b w:val="0"/>
          <w:i w:val="0"/>
          <w:noProof/>
          <w:kern w:val="2"/>
          <w:sz w:val="24"/>
          <w:szCs w:val="24"/>
          <w:lang w:eastAsia="sl-SI"/>
          <w14:ligatures w14:val="standardContextual"/>
        </w:rPr>
      </w:pPr>
      <w:hyperlink w:anchor="_Toc237864519" w:history="1">
        <w:r w:rsidRPr="00A57764">
          <w:rPr>
            <w:rStyle w:val="Hiperpovezava"/>
            <w:noProof/>
          </w:rPr>
          <w:t>11.2.3.3</w:t>
        </w:r>
        <w:r>
          <w:rPr>
            <w:rFonts w:asciiTheme="minorHAnsi" w:eastAsiaTheme="minorEastAsia" w:hAnsiTheme="minorHAnsi" w:cstheme="minorBidi"/>
            <w:b w:val="0"/>
            <w:i w:val="0"/>
            <w:noProof/>
            <w:kern w:val="2"/>
            <w:sz w:val="24"/>
            <w:szCs w:val="24"/>
            <w:lang w:eastAsia="sl-SI"/>
            <w14:ligatures w14:val="standardContextual"/>
          </w:rPr>
          <w:tab/>
        </w:r>
        <w:r w:rsidRPr="00A57764">
          <w:rPr>
            <w:rStyle w:val="Hiperpovezava"/>
            <w:rFonts w:cs="Arial"/>
            <w:noProof/>
          </w:rPr>
          <w:t>Obrazec »Izjava za druge gospodarske subjekte v ponudbi«</w:t>
        </w:r>
        <w:r>
          <w:rPr>
            <w:noProof/>
            <w:webHidden/>
          </w:rPr>
          <w:tab/>
        </w:r>
        <w:r>
          <w:rPr>
            <w:noProof/>
            <w:webHidden/>
          </w:rPr>
          <w:fldChar w:fldCharType="begin"/>
        </w:r>
        <w:r>
          <w:rPr>
            <w:noProof/>
            <w:webHidden/>
          </w:rPr>
          <w:instrText xml:space="preserve"> PAGEREF _Toc237864519 \h </w:instrText>
        </w:r>
        <w:r>
          <w:rPr>
            <w:noProof/>
            <w:webHidden/>
          </w:rPr>
        </w:r>
        <w:r>
          <w:rPr>
            <w:noProof/>
            <w:webHidden/>
          </w:rPr>
          <w:fldChar w:fldCharType="separate"/>
        </w:r>
        <w:r>
          <w:rPr>
            <w:noProof/>
            <w:webHidden/>
          </w:rPr>
          <w:t>11</w:t>
        </w:r>
        <w:r>
          <w:rPr>
            <w:noProof/>
            <w:webHidden/>
          </w:rPr>
          <w:fldChar w:fldCharType="end"/>
        </w:r>
      </w:hyperlink>
    </w:p>
    <w:p w14:paraId="253B19C4" w14:textId="78F67B3D" w:rsidR="004B63C6" w:rsidRDefault="004B63C6">
      <w:pPr>
        <w:pStyle w:val="Kazalovsebine4"/>
        <w:tabs>
          <w:tab w:val="left" w:pos="1600"/>
          <w:tab w:val="right" w:leader="dot" w:pos="8918"/>
        </w:tabs>
        <w:rPr>
          <w:rFonts w:asciiTheme="minorHAnsi" w:eastAsiaTheme="minorEastAsia" w:hAnsiTheme="minorHAnsi" w:cstheme="minorBidi"/>
          <w:b w:val="0"/>
          <w:i w:val="0"/>
          <w:noProof/>
          <w:kern w:val="2"/>
          <w:sz w:val="24"/>
          <w:szCs w:val="24"/>
          <w:lang w:eastAsia="sl-SI"/>
          <w14:ligatures w14:val="standardContextual"/>
        </w:rPr>
      </w:pPr>
      <w:hyperlink w:anchor="_Toc237864520" w:history="1">
        <w:r w:rsidRPr="00A57764">
          <w:rPr>
            <w:rStyle w:val="Hiperpovezava"/>
            <w:noProof/>
          </w:rPr>
          <w:t>11.2.3.4</w:t>
        </w:r>
        <w:r>
          <w:rPr>
            <w:rFonts w:asciiTheme="minorHAnsi" w:eastAsiaTheme="minorEastAsia" w:hAnsiTheme="minorHAnsi" w:cstheme="minorBidi"/>
            <w:b w:val="0"/>
            <w:i w:val="0"/>
            <w:noProof/>
            <w:kern w:val="2"/>
            <w:sz w:val="24"/>
            <w:szCs w:val="24"/>
            <w:lang w:eastAsia="sl-SI"/>
            <w14:ligatures w14:val="standardContextual"/>
          </w:rPr>
          <w:tab/>
        </w:r>
        <w:r w:rsidRPr="00A57764">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_Toc237864520 \h </w:instrText>
        </w:r>
        <w:r>
          <w:rPr>
            <w:noProof/>
            <w:webHidden/>
          </w:rPr>
        </w:r>
        <w:r>
          <w:rPr>
            <w:noProof/>
            <w:webHidden/>
          </w:rPr>
          <w:fldChar w:fldCharType="separate"/>
        </w:r>
        <w:r>
          <w:rPr>
            <w:noProof/>
            <w:webHidden/>
          </w:rPr>
          <w:t>11</w:t>
        </w:r>
        <w:r>
          <w:rPr>
            <w:noProof/>
            <w:webHidden/>
          </w:rPr>
          <w:fldChar w:fldCharType="end"/>
        </w:r>
      </w:hyperlink>
    </w:p>
    <w:p w14:paraId="67584726" w14:textId="71AB55C6" w:rsidR="004B63C6" w:rsidRDefault="004B63C6">
      <w:pPr>
        <w:pStyle w:val="Kazalovsebine2"/>
        <w:rPr>
          <w:rFonts w:asciiTheme="minorHAnsi" w:eastAsiaTheme="minorEastAsia" w:hAnsiTheme="minorHAnsi" w:cstheme="minorBidi"/>
          <w:noProof/>
          <w:kern w:val="2"/>
          <w:sz w:val="24"/>
          <w:szCs w:val="24"/>
          <w:lang w:eastAsia="sl-SI"/>
          <w14:ligatures w14:val="standardContextual"/>
        </w:rPr>
      </w:pPr>
      <w:hyperlink w:anchor="_Toc237864521" w:history="1">
        <w:r w:rsidRPr="00A57764">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A57764">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_Toc237864521 \h </w:instrText>
        </w:r>
        <w:r>
          <w:rPr>
            <w:noProof/>
            <w:webHidden/>
          </w:rPr>
        </w:r>
        <w:r>
          <w:rPr>
            <w:noProof/>
            <w:webHidden/>
          </w:rPr>
          <w:fldChar w:fldCharType="separate"/>
        </w:r>
        <w:r>
          <w:rPr>
            <w:noProof/>
            <w:webHidden/>
          </w:rPr>
          <w:t>11</w:t>
        </w:r>
        <w:r>
          <w:rPr>
            <w:noProof/>
            <w:webHidden/>
          </w:rPr>
          <w:fldChar w:fldCharType="end"/>
        </w:r>
      </w:hyperlink>
    </w:p>
    <w:p w14:paraId="40AE5991" w14:textId="77AEBFAE"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2" w:history="1">
        <w:r w:rsidRPr="00A57764">
          <w:rPr>
            <w:rStyle w:val="Hiperpovezava"/>
            <w:i/>
            <w14:scene3d>
              <w14:camera w14:prst="orthographicFront"/>
              <w14:lightRig w14:rig="threePt" w14:dir="t">
                <w14:rot w14:lat="0" w14:lon="0" w14:rev="0"/>
              </w14:lightRig>
            </w14:scene3d>
          </w:rPr>
          <w:t>11.3.1</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Skupna ponudba</w:t>
        </w:r>
        <w:r>
          <w:rPr>
            <w:webHidden/>
          </w:rPr>
          <w:tab/>
        </w:r>
        <w:r>
          <w:rPr>
            <w:webHidden/>
          </w:rPr>
          <w:fldChar w:fldCharType="begin"/>
        </w:r>
        <w:r>
          <w:rPr>
            <w:webHidden/>
          </w:rPr>
          <w:instrText xml:space="preserve"> PAGEREF _Toc237864522 \h </w:instrText>
        </w:r>
        <w:r>
          <w:rPr>
            <w:webHidden/>
          </w:rPr>
        </w:r>
        <w:r>
          <w:rPr>
            <w:webHidden/>
          </w:rPr>
          <w:fldChar w:fldCharType="separate"/>
        </w:r>
        <w:r>
          <w:rPr>
            <w:webHidden/>
          </w:rPr>
          <w:t>11</w:t>
        </w:r>
        <w:r>
          <w:rPr>
            <w:webHidden/>
          </w:rPr>
          <w:fldChar w:fldCharType="end"/>
        </w:r>
      </w:hyperlink>
    </w:p>
    <w:p w14:paraId="7BAEE491" w14:textId="3E2FD6AC"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3" w:history="1">
        <w:r w:rsidRPr="00A57764">
          <w:rPr>
            <w:rStyle w:val="Hiperpovezava"/>
            <w:i/>
            <w14:scene3d>
              <w14:camera w14:prst="orthographicFront"/>
              <w14:lightRig w14:rig="threePt" w14:dir="t">
                <w14:rot w14:lat="0" w14:lon="0" w14:rev="0"/>
              </w14:lightRig>
            </w14:scene3d>
          </w:rPr>
          <w:t>11.3.2</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Ponudba s podizvajalci</w:t>
        </w:r>
        <w:r>
          <w:rPr>
            <w:webHidden/>
          </w:rPr>
          <w:tab/>
        </w:r>
        <w:r>
          <w:rPr>
            <w:webHidden/>
          </w:rPr>
          <w:fldChar w:fldCharType="begin"/>
        </w:r>
        <w:r>
          <w:rPr>
            <w:webHidden/>
          </w:rPr>
          <w:instrText xml:space="preserve"> PAGEREF _Toc237864523 \h </w:instrText>
        </w:r>
        <w:r>
          <w:rPr>
            <w:webHidden/>
          </w:rPr>
        </w:r>
        <w:r>
          <w:rPr>
            <w:webHidden/>
          </w:rPr>
          <w:fldChar w:fldCharType="separate"/>
        </w:r>
        <w:r>
          <w:rPr>
            <w:webHidden/>
          </w:rPr>
          <w:t>12</w:t>
        </w:r>
        <w:r>
          <w:rPr>
            <w:webHidden/>
          </w:rPr>
          <w:fldChar w:fldCharType="end"/>
        </w:r>
      </w:hyperlink>
    </w:p>
    <w:p w14:paraId="7F838728" w14:textId="7FC52679"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4" w:history="1">
        <w:r w:rsidRPr="00A57764">
          <w:rPr>
            <w:rStyle w:val="Hiperpovezava"/>
            <w:i/>
            <w14:scene3d>
              <w14:camera w14:prst="orthographicFront"/>
              <w14:lightRig w14:rig="threePt" w14:dir="t">
                <w14:rot w14:lat="0" w14:lon="0" w14:rev="0"/>
              </w14:lightRig>
            </w14:scene3d>
          </w:rPr>
          <w:t>11.3.3</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Uporaba zmogljivost drugih subjektov</w:t>
        </w:r>
        <w:r>
          <w:rPr>
            <w:webHidden/>
          </w:rPr>
          <w:tab/>
        </w:r>
        <w:r>
          <w:rPr>
            <w:webHidden/>
          </w:rPr>
          <w:fldChar w:fldCharType="begin"/>
        </w:r>
        <w:r>
          <w:rPr>
            <w:webHidden/>
          </w:rPr>
          <w:instrText xml:space="preserve"> PAGEREF _Toc237864524 \h </w:instrText>
        </w:r>
        <w:r>
          <w:rPr>
            <w:webHidden/>
          </w:rPr>
        </w:r>
        <w:r>
          <w:rPr>
            <w:webHidden/>
          </w:rPr>
          <w:fldChar w:fldCharType="separate"/>
        </w:r>
        <w:r>
          <w:rPr>
            <w:webHidden/>
          </w:rPr>
          <w:t>12</w:t>
        </w:r>
        <w:r>
          <w:rPr>
            <w:webHidden/>
          </w:rPr>
          <w:fldChar w:fldCharType="end"/>
        </w:r>
      </w:hyperlink>
    </w:p>
    <w:p w14:paraId="73E50CBA" w14:textId="4A19AB2A"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5" w:history="1">
        <w:r w:rsidRPr="00A57764">
          <w:rPr>
            <w:rStyle w:val="Hiperpovezava"/>
            <w:i/>
            <w14:scene3d>
              <w14:camera w14:prst="orthographicFront"/>
              <w14:lightRig w14:rig="threePt" w14:dir="t">
                <w14:rot w14:lat="0" w14:lon="0" w14:rev="0"/>
              </w14:lightRig>
            </w14:scene3d>
          </w:rPr>
          <w:t>11.3.4</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Variantne ponudbe</w:t>
        </w:r>
        <w:r>
          <w:rPr>
            <w:webHidden/>
          </w:rPr>
          <w:tab/>
        </w:r>
        <w:r>
          <w:rPr>
            <w:webHidden/>
          </w:rPr>
          <w:fldChar w:fldCharType="begin"/>
        </w:r>
        <w:r>
          <w:rPr>
            <w:webHidden/>
          </w:rPr>
          <w:instrText xml:space="preserve"> PAGEREF _Toc237864525 \h </w:instrText>
        </w:r>
        <w:r>
          <w:rPr>
            <w:webHidden/>
          </w:rPr>
        </w:r>
        <w:r>
          <w:rPr>
            <w:webHidden/>
          </w:rPr>
          <w:fldChar w:fldCharType="separate"/>
        </w:r>
        <w:r>
          <w:rPr>
            <w:webHidden/>
          </w:rPr>
          <w:t>12</w:t>
        </w:r>
        <w:r>
          <w:rPr>
            <w:webHidden/>
          </w:rPr>
          <w:fldChar w:fldCharType="end"/>
        </w:r>
      </w:hyperlink>
    </w:p>
    <w:p w14:paraId="35263DDF" w14:textId="01254B06"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6" w:history="1">
        <w:r w:rsidRPr="00A57764">
          <w:rPr>
            <w:rStyle w:val="Hiperpovezava"/>
            <w:i/>
            <w14:scene3d>
              <w14:camera w14:prst="orthographicFront"/>
              <w14:lightRig w14:rig="threePt" w14:dir="t">
                <w14:rot w14:lat="0" w14:lon="0" w14:rev="0"/>
              </w14:lightRig>
            </w14:scene3d>
          </w:rPr>
          <w:t>11.3.5</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Jezik ponudbe</w:t>
        </w:r>
        <w:r>
          <w:rPr>
            <w:webHidden/>
          </w:rPr>
          <w:tab/>
        </w:r>
        <w:r>
          <w:rPr>
            <w:webHidden/>
          </w:rPr>
          <w:fldChar w:fldCharType="begin"/>
        </w:r>
        <w:r>
          <w:rPr>
            <w:webHidden/>
          </w:rPr>
          <w:instrText xml:space="preserve"> PAGEREF _Toc237864526 \h </w:instrText>
        </w:r>
        <w:r>
          <w:rPr>
            <w:webHidden/>
          </w:rPr>
        </w:r>
        <w:r>
          <w:rPr>
            <w:webHidden/>
          </w:rPr>
          <w:fldChar w:fldCharType="separate"/>
        </w:r>
        <w:r>
          <w:rPr>
            <w:webHidden/>
          </w:rPr>
          <w:t>12</w:t>
        </w:r>
        <w:r>
          <w:rPr>
            <w:webHidden/>
          </w:rPr>
          <w:fldChar w:fldCharType="end"/>
        </w:r>
      </w:hyperlink>
    </w:p>
    <w:p w14:paraId="1720690F" w14:textId="55377070"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7" w:history="1">
        <w:r w:rsidRPr="00A57764">
          <w:rPr>
            <w:rStyle w:val="Hiperpovezava"/>
            <w:i/>
            <w14:scene3d>
              <w14:camera w14:prst="orthographicFront"/>
              <w14:lightRig w14:rig="threePt" w14:dir="t">
                <w14:rot w14:lat="0" w14:lon="0" w14:rev="0"/>
              </w14:lightRig>
            </w14:scene3d>
          </w:rPr>
          <w:t>11.3.6</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Veljavnost ponudbe</w:t>
        </w:r>
        <w:r>
          <w:rPr>
            <w:webHidden/>
          </w:rPr>
          <w:tab/>
        </w:r>
        <w:r>
          <w:rPr>
            <w:webHidden/>
          </w:rPr>
          <w:fldChar w:fldCharType="begin"/>
        </w:r>
        <w:r>
          <w:rPr>
            <w:webHidden/>
          </w:rPr>
          <w:instrText xml:space="preserve"> PAGEREF _Toc237864527 \h </w:instrText>
        </w:r>
        <w:r>
          <w:rPr>
            <w:webHidden/>
          </w:rPr>
        </w:r>
        <w:r>
          <w:rPr>
            <w:webHidden/>
          </w:rPr>
          <w:fldChar w:fldCharType="separate"/>
        </w:r>
        <w:r>
          <w:rPr>
            <w:webHidden/>
          </w:rPr>
          <w:t>13</w:t>
        </w:r>
        <w:r>
          <w:rPr>
            <w:webHidden/>
          </w:rPr>
          <w:fldChar w:fldCharType="end"/>
        </w:r>
      </w:hyperlink>
    </w:p>
    <w:p w14:paraId="516B1E25" w14:textId="44FA9AA4" w:rsidR="004B63C6" w:rsidRDefault="004B63C6">
      <w:pPr>
        <w:pStyle w:val="Kazalovsebine3"/>
        <w:rPr>
          <w:rFonts w:asciiTheme="minorHAnsi" w:eastAsiaTheme="minorEastAsia" w:hAnsiTheme="minorHAnsi" w:cstheme="minorBidi"/>
          <w:bCs w:val="0"/>
          <w:iCs w:val="0"/>
          <w:kern w:val="2"/>
          <w:sz w:val="24"/>
          <w:szCs w:val="24"/>
          <w:lang w:eastAsia="sl-SI"/>
          <w14:ligatures w14:val="standardContextual"/>
        </w:rPr>
      </w:pPr>
      <w:hyperlink w:anchor="_Toc237864528" w:history="1">
        <w:r w:rsidRPr="00A57764">
          <w:rPr>
            <w:rStyle w:val="Hiperpovezava"/>
            <w:i/>
            <w14:scene3d>
              <w14:camera w14:prst="orthographicFront"/>
              <w14:lightRig w14:rig="threePt" w14:dir="t">
                <w14:rot w14:lat="0" w14:lon="0" w14:rev="0"/>
              </w14:lightRig>
            </w14:scene3d>
          </w:rPr>
          <w:t>11.3.7</w:t>
        </w:r>
        <w:r>
          <w:rPr>
            <w:rFonts w:asciiTheme="minorHAnsi" w:eastAsiaTheme="minorEastAsia" w:hAnsiTheme="minorHAnsi" w:cstheme="minorBidi"/>
            <w:bCs w:val="0"/>
            <w:iCs w:val="0"/>
            <w:kern w:val="2"/>
            <w:sz w:val="24"/>
            <w:szCs w:val="24"/>
            <w:lang w:eastAsia="sl-SI"/>
            <w14:ligatures w14:val="standardContextual"/>
          </w:rPr>
          <w:tab/>
        </w:r>
        <w:r w:rsidRPr="00A57764">
          <w:rPr>
            <w:rStyle w:val="Hiperpovezava"/>
            <w:i/>
          </w:rPr>
          <w:t>Stroški ponudbe</w:t>
        </w:r>
        <w:r>
          <w:rPr>
            <w:webHidden/>
          </w:rPr>
          <w:tab/>
        </w:r>
        <w:r>
          <w:rPr>
            <w:webHidden/>
          </w:rPr>
          <w:fldChar w:fldCharType="begin"/>
        </w:r>
        <w:r>
          <w:rPr>
            <w:webHidden/>
          </w:rPr>
          <w:instrText xml:space="preserve"> PAGEREF _Toc237864528 \h </w:instrText>
        </w:r>
        <w:r>
          <w:rPr>
            <w:webHidden/>
          </w:rPr>
        </w:r>
        <w:r>
          <w:rPr>
            <w:webHidden/>
          </w:rPr>
          <w:fldChar w:fldCharType="separate"/>
        </w:r>
        <w:r>
          <w:rPr>
            <w:webHidden/>
          </w:rPr>
          <w:t>13</w:t>
        </w:r>
        <w:r>
          <w:rPr>
            <w:webHidden/>
          </w:rPr>
          <w:fldChar w:fldCharType="end"/>
        </w:r>
      </w:hyperlink>
    </w:p>
    <w:p w14:paraId="1570460A" w14:textId="1A2FC856"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29" w:history="1">
        <w:r w:rsidRPr="00A57764">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_Toc237864529 \h </w:instrText>
        </w:r>
        <w:r>
          <w:rPr>
            <w:noProof/>
            <w:webHidden/>
          </w:rPr>
        </w:r>
        <w:r>
          <w:rPr>
            <w:noProof/>
            <w:webHidden/>
          </w:rPr>
          <w:fldChar w:fldCharType="separate"/>
        </w:r>
        <w:r>
          <w:rPr>
            <w:noProof/>
            <w:webHidden/>
          </w:rPr>
          <w:t>13</w:t>
        </w:r>
        <w:r>
          <w:rPr>
            <w:noProof/>
            <w:webHidden/>
          </w:rPr>
          <w:fldChar w:fldCharType="end"/>
        </w:r>
      </w:hyperlink>
    </w:p>
    <w:p w14:paraId="0F3BA3E2" w14:textId="500611F1"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30" w:history="1">
        <w:r w:rsidRPr="00A57764">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_Toc237864530 \h </w:instrText>
        </w:r>
        <w:r>
          <w:rPr>
            <w:noProof/>
            <w:webHidden/>
          </w:rPr>
        </w:r>
        <w:r>
          <w:rPr>
            <w:noProof/>
            <w:webHidden/>
          </w:rPr>
          <w:fldChar w:fldCharType="separate"/>
        </w:r>
        <w:r>
          <w:rPr>
            <w:noProof/>
            <w:webHidden/>
          </w:rPr>
          <w:t>13</w:t>
        </w:r>
        <w:r>
          <w:rPr>
            <w:noProof/>
            <w:webHidden/>
          </w:rPr>
          <w:fldChar w:fldCharType="end"/>
        </w:r>
      </w:hyperlink>
    </w:p>
    <w:p w14:paraId="7E0ADC0E" w14:textId="4232BBB8"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31" w:history="1">
        <w:r w:rsidRPr="00A57764">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POGODBA</w:t>
        </w:r>
        <w:r>
          <w:rPr>
            <w:noProof/>
            <w:webHidden/>
          </w:rPr>
          <w:tab/>
        </w:r>
        <w:r>
          <w:rPr>
            <w:noProof/>
            <w:webHidden/>
          </w:rPr>
          <w:fldChar w:fldCharType="begin"/>
        </w:r>
        <w:r>
          <w:rPr>
            <w:noProof/>
            <w:webHidden/>
          </w:rPr>
          <w:instrText xml:space="preserve"> PAGEREF _Toc237864531 \h </w:instrText>
        </w:r>
        <w:r>
          <w:rPr>
            <w:noProof/>
            <w:webHidden/>
          </w:rPr>
        </w:r>
        <w:r>
          <w:rPr>
            <w:noProof/>
            <w:webHidden/>
          </w:rPr>
          <w:fldChar w:fldCharType="separate"/>
        </w:r>
        <w:r>
          <w:rPr>
            <w:noProof/>
            <w:webHidden/>
          </w:rPr>
          <w:t>13</w:t>
        </w:r>
        <w:r>
          <w:rPr>
            <w:noProof/>
            <w:webHidden/>
          </w:rPr>
          <w:fldChar w:fldCharType="end"/>
        </w:r>
      </w:hyperlink>
    </w:p>
    <w:p w14:paraId="01A905D1" w14:textId="6CDBCD92" w:rsidR="004B63C6" w:rsidRDefault="004B63C6">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7864532" w:history="1">
        <w:r w:rsidRPr="00A57764">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A57764">
          <w:rPr>
            <w:rStyle w:val="Hiperpovezava"/>
            <w:rFonts w:cs="Arial"/>
            <w:noProof/>
          </w:rPr>
          <w:t>pravno varstvo</w:t>
        </w:r>
        <w:r>
          <w:rPr>
            <w:noProof/>
            <w:webHidden/>
          </w:rPr>
          <w:tab/>
        </w:r>
        <w:r>
          <w:rPr>
            <w:noProof/>
            <w:webHidden/>
          </w:rPr>
          <w:fldChar w:fldCharType="begin"/>
        </w:r>
        <w:r>
          <w:rPr>
            <w:noProof/>
            <w:webHidden/>
          </w:rPr>
          <w:instrText xml:space="preserve"> PAGEREF _Toc237864532 \h </w:instrText>
        </w:r>
        <w:r>
          <w:rPr>
            <w:noProof/>
            <w:webHidden/>
          </w:rPr>
        </w:r>
        <w:r>
          <w:rPr>
            <w:noProof/>
            <w:webHidden/>
          </w:rPr>
          <w:fldChar w:fldCharType="separate"/>
        </w:r>
        <w:r>
          <w:rPr>
            <w:noProof/>
            <w:webHidden/>
          </w:rPr>
          <w:t>14</w:t>
        </w:r>
        <w:r>
          <w:rPr>
            <w:noProof/>
            <w:webHidden/>
          </w:rPr>
          <w:fldChar w:fldCharType="end"/>
        </w:r>
      </w:hyperlink>
    </w:p>
    <w:p w14:paraId="2C965A2B" w14:textId="4C50D8CC" w:rsidR="0031377E" w:rsidRPr="00EE0852" w:rsidRDefault="009B3F0C" w:rsidP="008714BA">
      <w:pPr>
        <w:spacing w:line="260" w:lineRule="exact"/>
        <w:rPr>
          <w:rFonts w:ascii="Calibri Light" w:hAnsi="Calibri Light" w:cs="Calibri Light"/>
          <w:szCs w:val="20"/>
        </w:rPr>
      </w:pPr>
      <w:r w:rsidRPr="00EE0852">
        <w:rPr>
          <w:rFonts w:ascii="Calibri Light" w:hAnsi="Calibri Light" w:cs="Calibri Light"/>
          <w:szCs w:val="20"/>
        </w:rPr>
        <w:fldChar w:fldCharType="end"/>
      </w:r>
      <w:bookmarkStart w:id="1" w:name="_Toc336851777"/>
    </w:p>
    <w:p w14:paraId="1F0DDED1" w14:textId="77777777" w:rsidR="002D795D" w:rsidRPr="000D3850" w:rsidRDefault="002D795D" w:rsidP="00F97D17">
      <w:pPr>
        <w:spacing w:line="0" w:lineRule="atLeast"/>
        <w:rPr>
          <w:rFonts w:ascii="Calibri Light" w:hAnsi="Calibri Light" w:cs="Calibri Light"/>
          <w:szCs w:val="20"/>
        </w:rPr>
      </w:pPr>
    </w:p>
    <w:p w14:paraId="7229BE6E" w14:textId="77777777" w:rsidR="002672D0" w:rsidRPr="000D3850" w:rsidRDefault="002672D0" w:rsidP="00F97D17">
      <w:pPr>
        <w:spacing w:line="0" w:lineRule="atLeast"/>
        <w:rPr>
          <w:rFonts w:ascii="Calibri Light" w:hAnsi="Calibri Light" w:cs="Calibri Light"/>
          <w:szCs w:val="20"/>
        </w:rPr>
      </w:pPr>
    </w:p>
    <w:p w14:paraId="467B7F3E" w14:textId="07A3BB05" w:rsidR="00EE600C" w:rsidRPr="00F54DC7" w:rsidRDefault="00EE600C" w:rsidP="00F97D17">
      <w:pPr>
        <w:spacing w:line="0" w:lineRule="atLeast"/>
        <w:rPr>
          <w:rFonts w:cs="Arial"/>
          <w:szCs w:val="20"/>
        </w:rPr>
      </w:pPr>
      <w:r w:rsidRPr="00F54DC7">
        <w:rPr>
          <w:rFonts w:cs="Arial"/>
          <w:szCs w:val="20"/>
        </w:rPr>
        <w:br w:type="page"/>
      </w:r>
    </w:p>
    <w:p w14:paraId="0ACD3BFA" w14:textId="00E58D66" w:rsidR="00BB1E26" w:rsidRPr="00F54DC7" w:rsidRDefault="002B2B13">
      <w:pPr>
        <w:pStyle w:val="Naslov1"/>
        <w:numPr>
          <w:ilvl w:val="0"/>
          <w:numId w:val="13"/>
        </w:numPr>
        <w:spacing w:before="0" w:beforeAutospacing="0" w:after="0" w:afterAutospacing="0" w:line="260" w:lineRule="exact"/>
        <w:ind w:left="357" w:hanging="357"/>
        <w:rPr>
          <w:rFonts w:cs="Arial"/>
        </w:rPr>
      </w:pPr>
      <w:bookmarkStart w:id="2" w:name="_Toc237864494"/>
      <w:r w:rsidRPr="00F54DC7">
        <w:rPr>
          <w:rFonts w:cs="Arial"/>
          <w:caps w:val="0"/>
        </w:rPr>
        <w:lastRenderedPageBreak/>
        <w:t>NAROČNIK</w:t>
      </w:r>
      <w:bookmarkEnd w:id="0"/>
      <w:bookmarkEnd w:id="1"/>
      <w:bookmarkEnd w:id="2"/>
    </w:p>
    <w:p w14:paraId="7E82A01C" w14:textId="77777777" w:rsidR="00712EB1" w:rsidRPr="00F54DC7" w:rsidRDefault="00712EB1" w:rsidP="007D5282">
      <w:pPr>
        <w:spacing w:line="260" w:lineRule="exact"/>
        <w:rPr>
          <w:rFonts w:cs="Arial"/>
        </w:rPr>
      </w:pPr>
    </w:p>
    <w:p w14:paraId="74455E82" w14:textId="2FE306F6" w:rsidR="002336FE" w:rsidRPr="00F54DC7" w:rsidRDefault="002336FE" w:rsidP="007D5282">
      <w:pPr>
        <w:spacing w:line="260" w:lineRule="exact"/>
        <w:rPr>
          <w:rFonts w:cs="Arial"/>
        </w:rPr>
      </w:pPr>
      <w:r w:rsidRPr="00F54DC7">
        <w:rPr>
          <w:rFonts w:cs="Arial"/>
        </w:rPr>
        <w:t xml:space="preserve">To naročilo izvaja </w:t>
      </w:r>
      <w:r w:rsidR="00F54DC7">
        <w:rPr>
          <w:rFonts w:cs="Arial"/>
        </w:rPr>
        <w:t>Center za socialno delo Ljubljana</w:t>
      </w:r>
      <w:r w:rsidRPr="00F54DC7">
        <w:rPr>
          <w:rFonts w:cs="Arial"/>
        </w:rPr>
        <w:t>,</w:t>
      </w:r>
      <w:r w:rsidR="009A3300">
        <w:rPr>
          <w:rFonts w:cs="Arial"/>
        </w:rPr>
        <w:t xml:space="preserve"> Dalmatinova ulica 2,</w:t>
      </w:r>
      <w:r w:rsidRPr="00F54DC7">
        <w:rPr>
          <w:rFonts w:cs="Arial"/>
        </w:rPr>
        <w:t xml:space="preserve"> 1000 Ljubljana (v nadaljnjem besedilu: naročnik).</w:t>
      </w:r>
    </w:p>
    <w:p w14:paraId="6C44FC7B" w14:textId="24AFE085" w:rsidR="00D34666" w:rsidRPr="00F54DC7" w:rsidRDefault="00D34666" w:rsidP="007D5282">
      <w:pPr>
        <w:spacing w:line="260" w:lineRule="exact"/>
        <w:rPr>
          <w:rFonts w:cs="Arial"/>
        </w:rPr>
      </w:pPr>
      <w:r w:rsidRPr="00F54DC7">
        <w:rPr>
          <w:rFonts w:cs="Arial"/>
        </w:rPr>
        <w:t xml:space="preserve">Naročnik vabi vse zainteresirane ponudnike, da predložijo ponudbo, skladno z zahtevami iz </w:t>
      </w:r>
      <w:r w:rsidR="007912B1" w:rsidRPr="00F54DC7">
        <w:rPr>
          <w:rFonts w:cs="Arial"/>
        </w:rPr>
        <w:t xml:space="preserve">navodil </w:t>
      </w:r>
      <w:r w:rsidR="00F86DE4">
        <w:rPr>
          <w:rFonts w:cs="Arial"/>
        </w:rPr>
        <w:t>gospodarskim subjektom</w:t>
      </w:r>
      <w:r w:rsidRPr="00F54DC7">
        <w:rPr>
          <w:rFonts w:cs="Arial"/>
        </w:rPr>
        <w:t xml:space="preserve"> za pripravo ponudbe</w:t>
      </w:r>
      <w:r w:rsidR="007912B1" w:rsidRPr="00F54DC7">
        <w:rPr>
          <w:rFonts w:cs="Arial"/>
        </w:rPr>
        <w:t xml:space="preserve"> za oddajo javnega naročila</w:t>
      </w:r>
      <w:r w:rsidRPr="00F54DC7">
        <w:rPr>
          <w:rFonts w:cs="Arial"/>
        </w:rPr>
        <w:t xml:space="preserve"> </w:t>
      </w:r>
      <w:r w:rsidR="00F61982" w:rsidRPr="00F54DC7">
        <w:rPr>
          <w:rFonts w:cs="Arial"/>
        </w:rPr>
        <w:t>(v nadaljnjem besedilu: navodil</w:t>
      </w:r>
      <w:r w:rsidR="007912B1" w:rsidRPr="00F54DC7">
        <w:rPr>
          <w:rFonts w:cs="Arial"/>
        </w:rPr>
        <w:t>a</w:t>
      </w:r>
      <w:r w:rsidR="00F61982" w:rsidRPr="00F54DC7">
        <w:rPr>
          <w:rFonts w:cs="Arial"/>
        </w:rPr>
        <w:t>)</w:t>
      </w:r>
      <w:r w:rsidR="007912B1" w:rsidRPr="00F54DC7">
        <w:rPr>
          <w:rFonts w:cs="Arial"/>
        </w:rPr>
        <w:t>.</w:t>
      </w:r>
    </w:p>
    <w:p w14:paraId="7804173F" w14:textId="77777777" w:rsidR="00F61982" w:rsidRPr="00F54DC7" w:rsidRDefault="00F61982" w:rsidP="007D5282">
      <w:pPr>
        <w:spacing w:line="260" w:lineRule="exact"/>
        <w:rPr>
          <w:rFonts w:cs="Arial"/>
        </w:rPr>
      </w:pPr>
    </w:p>
    <w:p w14:paraId="106C32F2" w14:textId="52328836" w:rsidR="00152883" w:rsidRPr="00F54DC7" w:rsidRDefault="00C91BF6">
      <w:pPr>
        <w:pStyle w:val="Naslov1"/>
        <w:numPr>
          <w:ilvl w:val="0"/>
          <w:numId w:val="13"/>
        </w:numPr>
        <w:spacing w:before="0" w:beforeAutospacing="0" w:after="0" w:afterAutospacing="0" w:line="260" w:lineRule="exact"/>
        <w:ind w:left="357" w:hanging="357"/>
        <w:rPr>
          <w:rFonts w:cs="Arial"/>
        </w:rPr>
      </w:pPr>
      <w:bookmarkStart w:id="3" w:name="_Toc336851730"/>
      <w:bookmarkStart w:id="4" w:name="_Toc336851778"/>
      <w:bookmarkStart w:id="5" w:name="_Toc237864495"/>
      <w:r w:rsidRPr="00F54DC7">
        <w:rPr>
          <w:rFonts w:cs="Arial"/>
        </w:rPr>
        <w:t>OZNAKA</w:t>
      </w:r>
      <w:r w:rsidR="009A3300">
        <w:rPr>
          <w:rFonts w:cs="Arial"/>
        </w:rPr>
        <w:t xml:space="preserve">, </w:t>
      </w:r>
      <w:r w:rsidR="00C93B18">
        <w:rPr>
          <w:rFonts w:cs="Arial"/>
        </w:rPr>
        <w:t xml:space="preserve">OBDOBJE IN </w:t>
      </w:r>
      <w:r w:rsidRPr="00F54DC7">
        <w:rPr>
          <w:rFonts w:cs="Arial"/>
        </w:rPr>
        <w:t>PREDMET JAVNEGA NAROČILA</w:t>
      </w:r>
      <w:bookmarkEnd w:id="3"/>
      <w:bookmarkEnd w:id="4"/>
      <w:bookmarkEnd w:id="5"/>
      <w:r w:rsidR="009A3300" w:rsidRPr="00E05A5F">
        <w:rPr>
          <w:rFonts w:cs="Arial"/>
          <w:color w:val="EE0000"/>
        </w:rPr>
        <w:t xml:space="preserve"> </w:t>
      </w:r>
    </w:p>
    <w:p w14:paraId="21EB364C" w14:textId="77777777" w:rsidR="008E4247" w:rsidRPr="00F54DC7" w:rsidRDefault="008E4247" w:rsidP="007D5282">
      <w:pPr>
        <w:spacing w:line="260" w:lineRule="exact"/>
        <w:rPr>
          <w:rFonts w:cs="Arial"/>
        </w:rPr>
      </w:pPr>
    </w:p>
    <w:p w14:paraId="578EC6EB" w14:textId="5229671F" w:rsidR="005123C1" w:rsidRDefault="00837C45" w:rsidP="007D5282">
      <w:pPr>
        <w:tabs>
          <w:tab w:val="left" w:pos="993"/>
        </w:tabs>
        <w:spacing w:line="260" w:lineRule="exact"/>
        <w:rPr>
          <w:rFonts w:cs="Arial"/>
        </w:rPr>
      </w:pPr>
      <w:bookmarkStart w:id="6" w:name="_Toc336851731"/>
      <w:bookmarkStart w:id="7" w:name="_Toc336851779"/>
      <w:r w:rsidRPr="00782886">
        <w:rPr>
          <w:rFonts w:cs="Arial"/>
          <w:b/>
          <w:bCs/>
        </w:rPr>
        <w:t>Oznaka:</w:t>
      </w:r>
      <w:r w:rsidRPr="00F54DC7">
        <w:rPr>
          <w:rFonts w:cs="Arial"/>
        </w:rPr>
        <w:tab/>
      </w:r>
      <w:bookmarkStart w:id="8" w:name="_Hlk63079408"/>
      <w:r w:rsidR="00E34928" w:rsidRPr="00F54DC7">
        <w:rPr>
          <w:rFonts w:cs="Arial"/>
        </w:rPr>
        <w:t xml:space="preserve">        </w:t>
      </w:r>
      <w:r w:rsidR="00597736" w:rsidRPr="00F54DC7">
        <w:rPr>
          <w:rFonts w:cs="Arial"/>
        </w:rPr>
        <w:t>NMV</w:t>
      </w:r>
      <w:bookmarkEnd w:id="8"/>
      <w:r w:rsidR="009F1508" w:rsidRPr="00F54DC7">
        <w:rPr>
          <w:rFonts w:cs="Arial"/>
        </w:rPr>
        <w:t>-</w:t>
      </w:r>
      <w:r w:rsidR="009A3300">
        <w:rPr>
          <w:rFonts w:cs="Arial"/>
        </w:rPr>
        <w:t>0</w:t>
      </w:r>
      <w:r w:rsidR="00E131AC">
        <w:rPr>
          <w:rFonts w:cs="Arial"/>
        </w:rPr>
        <w:t>4</w:t>
      </w:r>
      <w:r w:rsidR="009F1508" w:rsidRPr="00F54DC7">
        <w:rPr>
          <w:rFonts w:cs="Arial"/>
        </w:rPr>
        <w:t>/202</w:t>
      </w:r>
      <w:r w:rsidR="009A3300">
        <w:rPr>
          <w:rFonts w:cs="Arial"/>
        </w:rPr>
        <w:t>6</w:t>
      </w:r>
    </w:p>
    <w:p w14:paraId="3D52BA4F" w14:textId="77777777" w:rsidR="009D7588" w:rsidRDefault="009D7588" w:rsidP="007D5282">
      <w:pPr>
        <w:tabs>
          <w:tab w:val="left" w:pos="993"/>
        </w:tabs>
        <w:spacing w:line="260" w:lineRule="exact"/>
        <w:rPr>
          <w:rFonts w:cs="Arial"/>
        </w:rPr>
      </w:pPr>
    </w:p>
    <w:p w14:paraId="79601FB4" w14:textId="1FF83796" w:rsidR="002610DB" w:rsidRDefault="00A64807" w:rsidP="00A64807">
      <w:pPr>
        <w:tabs>
          <w:tab w:val="left" w:pos="993"/>
        </w:tabs>
        <w:spacing w:line="260" w:lineRule="exact"/>
        <w:rPr>
          <w:rFonts w:cs="Arial"/>
          <w:b/>
          <w:bCs/>
          <w:color w:val="000000"/>
          <w:szCs w:val="20"/>
        </w:rPr>
      </w:pPr>
      <w:r>
        <w:rPr>
          <w:rFonts w:cs="Arial"/>
          <w:b/>
          <w:bCs/>
          <w:color w:val="000000"/>
          <w:szCs w:val="20"/>
        </w:rPr>
        <w:t>Dobava:</w:t>
      </w:r>
      <w:r w:rsidR="00D31855" w:rsidRPr="00D31855">
        <w:rPr>
          <w:rFonts w:cs="Arial"/>
          <w:b/>
          <w:bCs/>
          <w:color w:val="000000"/>
          <w:szCs w:val="20"/>
        </w:rPr>
        <w:tab/>
      </w:r>
      <w:r w:rsidR="00D31855" w:rsidRPr="00D31855">
        <w:rPr>
          <w:rFonts w:cs="Arial"/>
          <w:b/>
          <w:bCs/>
          <w:color w:val="000000"/>
          <w:szCs w:val="20"/>
        </w:rPr>
        <w:tab/>
      </w:r>
      <w:r w:rsidRPr="00A64807">
        <w:rPr>
          <w:rFonts w:cs="Arial"/>
          <w:color w:val="000000"/>
          <w:szCs w:val="20"/>
        </w:rPr>
        <w:t>15.9.2026</w:t>
      </w:r>
    </w:p>
    <w:p w14:paraId="1519AD44" w14:textId="77777777" w:rsidR="00A64807" w:rsidRDefault="00A64807" w:rsidP="00A64807">
      <w:pPr>
        <w:tabs>
          <w:tab w:val="left" w:pos="993"/>
        </w:tabs>
        <w:spacing w:line="260" w:lineRule="exact"/>
        <w:rPr>
          <w:rFonts w:cs="Arial"/>
          <w:color w:val="000000"/>
          <w:szCs w:val="20"/>
        </w:rPr>
      </w:pPr>
    </w:p>
    <w:p w14:paraId="13FFB8AD" w14:textId="39FD3F5C" w:rsidR="00C93B18" w:rsidRDefault="00C93B18" w:rsidP="00C93B18">
      <w:pPr>
        <w:tabs>
          <w:tab w:val="left" w:pos="993"/>
        </w:tabs>
        <w:spacing w:line="260" w:lineRule="exact"/>
        <w:ind w:left="1410" w:hanging="1410"/>
        <w:rPr>
          <w:rFonts w:cs="Arial"/>
          <w:szCs w:val="20"/>
        </w:rPr>
      </w:pPr>
      <w:r w:rsidRPr="00DD5806">
        <w:rPr>
          <w:rFonts w:cs="Arial"/>
          <w:b/>
          <w:bCs/>
          <w:szCs w:val="20"/>
        </w:rPr>
        <w:t>Predmet</w:t>
      </w:r>
      <w:r w:rsidRPr="00DD5806">
        <w:rPr>
          <w:rFonts w:cs="Arial"/>
          <w:szCs w:val="20"/>
        </w:rPr>
        <w:t xml:space="preserve">: </w:t>
      </w:r>
      <w:r w:rsidRPr="00DD5806">
        <w:rPr>
          <w:rFonts w:cs="Arial"/>
          <w:szCs w:val="20"/>
        </w:rPr>
        <w:tab/>
      </w:r>
      <w:r w:rsidRPr="00DD5806">
        <w:rPr>
          <w:rFonts w:cs="Arial"/>
          <w:szCs w:val="20"/>
        </w:rPr>
        <w:tab/>
      </w:r>
      <w:r w:rsidR="00A64807">
        <w:rPr>
          <w:rFonts w:cs="Arial"/>
          <w:szCs w:val="20"/>
        </w:rPr>
        <w:t xml:space="preserve">Nakup in </w:t>
      </w:r>
      <w:r w:rsidR="002610DB">
        <w:rPr>
          <w:rFonts w:cs="Arial"/>
          <w:szCs w:val="20"/>
        </w:rPr>
        <w:t>d</w:t>
      </w:r>
      <w:r w:rsidR="00AC1F9D">
        <w:rPr>
          <w:rFonts w:cs="Arial"/>
          <w:szCs w:val="20"/>
        </w:rPr>
        <w:t>obava</w:t>
      </w:r>
      <w:r w:rsidR="00A64807">
        <w:rPr>
          <w:rFonts w:cs="Arial"/>
          <w:szCs w:val="20"/>
        </w:rPr>
        <w:t xml:space="preserve"> gospodinjskih aparatov v </w:t>
      </w:r>
      <w:r w:rsidR="00AC1F9D">
        <w:rPr>
          <w:rFonts w:cs="Arial"/>
          <w:szCs w:val="20"/>
        </w:rPr>
        <w:t>stanovanj</w:t>
      </w:r>
      <w:r w:rsidR="00A64807">
        <w:rPr>
          <w:rFonts w:cs="Arial"/>
          <w:szCs w:val="20"/>
        </w:rPr>
        <w:t>e</w:t>
      </w:r>
      <w:r w:rsidR="00AC1F9D">
        <w:rPr>
          <w:rFonts w:cs="Arial"/>
          <w:szCs w:val="20"/>
        </w:rPr>
        <w:t xml:space="preserve"> za krizne namestitve materinskega doma Ljubljana</w:t>
      </w:r>
    </w:p>
    <w:p w14:paraId="513E5703" w14:textId="77777777" w:rsidR="006B0B40" w:rsidRDefault="006B0B40" w:rsidP="00C93B18">
      <w:pPr>
        <w:tabs>
          <w:tab w:val="left" w:pos="993"/>
        </w:tabs>
        <w:spacing w:line="260" w:lineRule="exact"/>
        <w:ind w:left="1410" w:hanging="1410"/>
        <w:rPr>
          <w:rFonts w:cs="Arial"/>
          <w:color w:val="000000"/>
          <w:szCs w:val="20"/>
        </w:rPr>
      </w:pPr>
    </w:p>
    <w:p w14:paraId="21FEA130" w14:textId="77777777" w:rsidR="006B0B40" w:rsidRDefault="006B0B40" w:rsidP="00C93B18">
      <w:pPr>
        <w:tabs>
          <w:tab w:val="left" w:pos="993"/>
        </w:tabs>
        <w:spacing w:line="260" w:lineRule="exact"/>
        <w:ind w:left="1410" w:hanging="1410"/>
        <w:rPr>
          <w:rFonts w:cs="Arial"/>
          <w:color w:val="000000"/>
          <w:szCs w:val="20"/>
        </w:rPr>
      </w:pPr>
    </w:p>
    <w:p w14:paraId="212D46C0" w14:textId="090C13E5" w:rsidR="004C56ED" w:rsidRPr="00B63184" w:rsidRDefault="006B0B40" w:rsidP="006B0B40">
      <w:pPr>
        <w:pStyle w:val="Naslov2"/>
        <w:numPr>
          <w:ilvl w:val="1"/>
          <w:numId w:val="13"/>
        </w:numPr>
        <w:spacing w:line="260" w:lineRule="exact"/>
        <w:ind w:left="567" w:hanging="567"/>
        <w:rPr>
          <w:rFonts w:cs="Arial"/>
          <w:szCs w:val="20"/>
        </w:rPr>
      </w:pPr>
      <w:r w:rsidRPr="006B0B40">
        <w:rPr>
          <w:rFonts w:cs="Arial"/>
          <w:szCs w:val="20"/>
        </w:rPr>
        <w:tab/>
      </w:r>
      <w:bookmarkStart w:id="9" w:name="_Toc237864496"/>
      <w:r w:rsidRPr="00B63184">
        <w:rPr>
          <w:rFonts w:cs="Arial"/>
          <w:szCs w:val="20"/>
        </w:rPr>
        <w:t>Tehnične zahteve</w:t>
      </w:r>
      <w:r w:rsidR="00FC7EA2" w:rsidRPr="00B63184">
        <w:rPr>
          <w:rFonts w:cs="Arial"/>
          <w:szCs w:val="20"/>
        </w:rPr>
        <w:t xml:space="preserve"> </w:t>
      </w:r>
      <w:r w:rsidRPr="00B63184">
        <w:rPr>
          <w:rFonts w:cs="Arial"/>
          <w:szCs w:val="20"/>
        </w:rPr>
        <w:t>in pogoji naročnika v zvezi s predmetom javnega naročila</w:t>
      </w:r>
      <w:bookmarkEnd w:id="9"/>
    </w:p>
    <w:p w14:paraId="29773BDE" w14:textId="77777777" w:rsidR="006B0B40" w:rsidRDefault="006B0B40" w:rsidP="00F129B0">
      <w:pPr>
        <w:tabs>
          <w:tab w:val="left" w:pos="993"/>
        </w:tabs>
        <w:spacing w:line="260" w:lineRule="exact"/>
        <w:ind w:left="1410" w:hanging="1410"/>
        <w:rPr>
          <w:rFonts w:cs="Arial"/>
          <w:b/>
          <w:bCs/>
          <w:sz w:val="22"/>
          <w:lang w:eastAsia="sl-SI"/>
        </w:rPr>
      </w:pPr>
    </w:p>
    <w:p w14:paraId="73D042CB" w14:textId="541524C1"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Podrobnejša specifikacija predmeta naročila je razvidna iz obrazc</w:t>
      </w:r>
      <w:r w:rsidR="00975973">
        <w:rPr>
          <w:rFonts w:eastAsia="Calibri"/>
          <w:sz w:val="20"/>
          <w:szCs w:val="20"/>
          <w:lang w:eastAsia="en-US"/>
        </w:rPr>
        <w:t>a</w:t>
      </w:r>
      <w:r>
        <w:rPr>
          <w:rFonts w:eastAsia="Calibri"/>
          <w:sz w:val="20"/>
          <w:szCs w:val="20"/>
          <w:lang w:eastAsia="en-US"/>
        </w:rPr>
        <w:t xml:space="preserve"> Tehnične specifikacije ter iz ostale dokumentacije predmetnega javnega naročila.</w:t>
      </w:r>
    </w:p>
    <w:p w14:paraId="179F673A" w14:textId="77777777" w:rsidR="00E131AC" w:rsidRDefault="00E131AC" w:rsidP="00E131AC">
      <w:pPr>
        <w:pStyle w:val="Default"/>
        <w:spacing w:line="260" w:lineRule="exact"/>
        <w:jc w:val="both"/>
        <w:rPr>
          <w:rFonts w:eastAsia="Calibri"/>
          <w:sz w:val="20"/>
          <w:szCs w:val="20"/>
          <w:lang w:eastAsia="en-US"/>
        </w:rPr>
      </w:pPr>
    </w:p>
    <w:p w14:paraId="5947CAC0" w14:textId="77777777"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Ponudba mora izpolnjevati vse zahteve iz te dokumentacije za oddajo naročila. V dokumentaciji so navedene minimalne zahteve naročnika. V kolikor ponujeno blago ne bo ustrezalo minimalnim tehničnim in drugim zahtevam naročnika, bo taka ponudba izločena.</w:t>
      </w:r>
    </w:p>
    <w:p w14:paraId="323A07CF" w14:textId="77777777" w:rsidR="00E131AC" w:rsidRDefault="00E131AC" w:rsidP="00E131AC">
      <w:pPr>
        <w:pStyle w:val="Default"/>
        <w:spacing w:line="260" w:lineRule="exact"/>
        <w:jc w:val="both"/>
        <w:rPr>
          <w:rFonts w:eastAsia="Calibri"/>
          <w:sz w:val="20"/>
          <w:szCs w:val="20"/>
          <w:lang w:eastAsia="en-US"/>
        </w:rPr>
      </w:pPr>
    </w:p>
    <w:p w14:paraId="774A64CA" w14:textId="24D3023B"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 xml:space="preserve">V kolikor je v pri opisu </w:t>
      </w:r>
      <w:r w:rsidR="00975973">
        <w:rPr>
          <w:rFonts w:eastAsia="Calibri"/>
          <w:sz w:val="20"/>
          <w:szCs w:val="20"/>
          <w:lang w:eastAsia="en-US"/>
        </w:rPr>
        <w:t xml:space="preserve">gospodinjskega aparata </w:t>
      </w:r>
      <w:r>
        <w:rPr>
          <w:rFonts w:eastAsia="Calibri"/>
          <w:sz w:val="20"/>
          <w:szCs w:val="20"/>
          <w:lang w:eastAsia="en-US"/>
        </w:rPr>
        <w:t>v omenjenih prilogah poimensko naveden primer določenega izdelka ali proizvajalca</w:t>
      </w:r>
      <w:r w:rsidR="00975973">
        <w:rPr>
          <w:rFonts w:eastAsia="Calibri"/>
          <w:sz w:val="20"/>
          <w:szCs w:val="20"/>
          <w:lang w:eastAsia="en-US"/>
        </w:rPr>
        <w:t xml:space="preserve"> ali blagovna znamka</w:t>
      </w:r>
      <w:r>
        <w:rPr>
          <w:rFonts w:eastAsia="Calibri"/>
          <w:sz w:val="20"/>
          <w:szCs w:val="20"/>
          <w:lang w:eastAsia="en-US"/>
        </w:rPr>
        <w:t>,  lahko ponudnik ponudi po kvaliteti, tehničnih značilnostih in opisu enakovredno blago, ki po svojem namenu in specifikacijah, opredeljenih v popisu, ustreza zahtevam naročnika.</w:t>
      </w:r>
    </w:p>
    <w:p w14:paraId="7C099C5B" w14:textId="77777777" w:rsidR="00E131AC" w:rsidRDefault="00E131AC" w:rsidP="00E131AC">
      <w:pPr>
        <w:pStyle w:val="Default"/>
        <w:spacing w:line="260" w:lineRule="exact"/>
        <w:jc w:val="both"/>
        <w:rPr>
          <w:rFonts w:eastAsia="Calibri"/>
          <w:sz w:val="20"/>
          <w:szCs w:val="20"/>
          <w:lang w:eastAsia="en-US"/>
        </w:rPr>
      </w:pPr>
    </w:p>
    <w:p w14:paraId="17C03C62" w14:textId="77777777"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Dobavitelj bo moral vse dobave izvajati skrbno in po pravilih stroke, v skladu z veljavnimi predpisi v Republiki Sloveniji (zakoni, predpisi, standardi), tehničnimi soglasji, navodili, priporočili in normativi.</w:t>
      </w:r>
    </w:p>
    <w:p w14:paraId="44D92FAD" w14:textId="77777777" w:rsidR="00E131AC" w:rsidRDefault="00E131AC" w:rsidP="00E131AC">
      <w:pPr>
        <w:pStyle w:val="Default"/>
        <w:spacing w:line="260" w:lineRule="exact"/>
        <w:jc w:val="both"/>
        <w:rPr>
          <w:rFonts w:eastAsia="Calibri"/>
          <w:sz w:val="20"/>
          <w:szCs w:val="20"/>
          <w:lang w:eastAsia="en-US"/>
        </w:rPr>
      </w:pPr>
    </w:p>
    <w:p w14:paraId="1BC59D82" w14:textId="22FC5C12" w:rsidR="00E131AC" w:rsidRDefault="000A4B62" w:rsidP="00E131AC">
      <w:pPr>
        <w:pStyle w:val="Default"/>
        <w:spacing w:line="260" w:lineRule="exact"/>
        <w:jc w:val="both"/>
        <w:rPr>
          <w:rFonts w:eastAsia="Calibri"/>
          <w:sz w:val="20"/>
          <w:szCs w:val="20"/>
          <w:lang w:eastAsia="en-US"/>
        </w:rPr>
      </w:pPr>
      <w:r w:rsidRPr="00951AA0">
        <w:rPr>
          <w:rFonts w:eastAsia="Calibri"/>
          <w:sz w:val="20"/>
          <w:szCs w:val="20"/>
          <w:lang w:eastAsia="en-US"/>
        </w:rPr>
        <w:t>Dobavitelj bo</w:t>
      </w:r>
      <w:r w:rsidR="00E131AC" w:rsidRPr="00951AA0">
        <w:rPr>
          <w:rFonts w:eastAsia="Calibri"/>
          <w:sz w:val="20"/>
          <w:szCs w:val="20"/>
          <w:lang w:eastAsia="en-US"/>
        </w:rPr>
        <w:t xml:space="preserve"> mora</w:t>
      </w:r>
      <w:r w:rsidRPr="00951AA0">
        <w:rPr>
          <w:rFonts w:eastAsia="Calibri"/>
          <w:sz w:val="20"/>
          <w:szCs w:val="20"/>
          <w:lang w:eastAsia="en-US"/>
        </w:rPr>
        <w:t>l</w:t>
      </w:r>
      <w:r w:rsidR="00E131AC" w:rsidRPr="00951AA0">
        <w:rPr>
          <w:rFonts w:eastAsia="Calibri"/>
          <w:sz w:val="20"/>
          <w:szCs w:val="20"/>
          <w:lang w:eastAsia="en-US"/>
        </w:rPr>
        <w:t xml:space="preserve"> ponujeno blago dostaviti </w:t>
      </w:r>
      <w:r w:rsidRPr="00951AA0">
        <w:rPr>
          <w:rFonts w:eastAsia="Calibri"/>
          <w:sz w:val="20"/>
          <w:szCs w:val="20"/>
          <w:lang w:eastAsia="en-US"/>
        </w:rPr>
        <w:t xml:space="preserve">v stanovanje </w:t>
      </w:r>
      <w:r w:rsidR="00E131AC" w:rsidRPr="00951AA0">
        <w:rPr>
          <w:rFonts w:eastAsia="Calibri"/>
          <w:sz w:val="20"/>
          <w:szCs w:val="20"/>
          <w:lang w:eastAsia="en-US"/>
        </w:rPr>
        <w:t>na lokacij</w:t>
      </w:r>
      <w:r w:rsidR="00975973" w:rsidRPr="00951AA0">
        <w:rPr>
          <w:rFonts w:eastAsia="Calibri"/>
          <w:sz w:val="20"/>
          <w:szCs w:val="20"/>
          <w:lang w:eastAsia="en-US"/>
        </w:rPr>
        <w:t>o</w:t>
      </w:r>
      <w:r w:rsidR="00E131AC" w:rsidRPr="00951AA0">
        <w:rPr>
          <w:rFonts w:eastAsia="Calibri"/>
          <w:sz w:val="20"/>
          <w:szCs w:val="20"/>
          <w:lang w:eastAsia="en-US"/>
        </w:rPr>
        <w:t xml:space="preserve"> Celovška 140, Ljubljana</w:t>
      </w:r>
      <w:r w:rsidRPr="00951AA0">
        <w:rPr>
          <w:rFonts w:eastAsia="Calibri"/>
          <w:sz w:val="20"/>
          <w:szCs w:val="20"/>
          <w:lang w:eastAsia="en-US"/>
        </w:rPr>
        <w:t xml:space="preserve"> v II. nadstropje.</w:t>
      </w:r>
      <w:r>
        <w:rPr>
          <w:rFonts w:eastAsia="Calibri"/>
          <w:sz w:val="20"/>
          <w:szCs w:val="20"/>
          <w:lang w:eastAsia="en-US"/>
        </w:rPr>
        <w:t xml:space="preserve"> </w:t>
      </w:r>
    </w:p>
    <w:p w14:paraId="07384E42" w14:textId="77777777" w:rsidR="00E131AC" w:rsidRDefault="00E131AC" w:rsidP="00E131AC">
      <w:pPr>
        <w:pStyle w:val="Default"/>
        <w:spacing w:line="260" w:lineRule="exact"/>
        <w:jc w:val="both"/>
        <w:rPr>
          <w:rFonts w:eastAsia="Calibri"/>
          <w:sz w:val="20"/>
          <w:szCs w:val="20"/>
          <w:lang w:eastAsia="en-US"/>
        </w:rPr>
      </w:pPr>
    </w:p>
    <w:p w14:paraId="161EFF23" w14:textId="2866CBE0" w:rsidR="00E131AC" w:rsidRDefault="00E131AC" w:rsidP="00E131AC">
      <w:pPr>
        <w:pStyle w:val="Telobesedila"/>
        <w:rPr>
          <w:rFonts w:ascii="Arial" w:eastAsia="Calibri" w:hAnsi="Arial" w:cs="Arial"/>
          <w:color w:val="000000"/>
          <w:sz w:val="20"/>
          <w:lang w:eastAsia="en-US"/>
        </w:rPr>
      </w:pPr>
      <w:r>
        <w:rPr>
          <w:rFonts w:ascii="Arial" w:eastAsia="Calibri" w:hAnsi="Arial" w:cs="Arial"/>
          <w:color w:val="000000"/>
          <w:sz w:val="20"/>
          <w:lang w:eastAsia="en-US"/>
        </w:rPr>
        <w:t>Ponujene cene morajo vključevati tudi stroške za dobav</w:t>
      </w:r>
      <w:r w:rsidR="00975973">
        <w:rPr>
          <w:rFonts w:ascii="Arial" w:eastAsia="Calibri" w:hAnsi="Arial" w:cs="Arial"/>
          <w:color w:val="000000"/>
          <w:sz w:val="20"/>
          <w:lang w:eastAsia="en-US"/>
        </w:rPr>
        <w:t>o</w:t>
      </w:r>
      <w:r>
        <w:rPr>
          <w:rFonts w:ascii="Arial" w:eastAsia="Calibri" w:hAnsi="Arial" w:cs="Arial"/>
          <w:color w:val="000000"/>
          <w:sz w:val="20"/>
          <w:lang w:eastAsia="en-US"/>
        </w:rPr>
        <w:t xml:space="preserve">. </w:t>
      </w:r>
      <w:r w:rsidRPr="00E45181">
        <w:rPr>
          <w:rFonts w:ascii="Arial" w:eastAsia="Calibri" w:hAnsi="Arial" w:cs="Arial"/>
          <w:color w:val="000000"/>
          <w:sz w:val="20"/>
          <w:lang w:eastAsia="en-US"/>
        </w:rPr>
        <w:t>Cen</w:t>
      </w:r>
      <w:r>
        <w:rPr>
          <w:rFonts w:ascii="Arial" w:eastAsia="Calibri" w:hAnsi="Arial" w:cs="Arial"/>
          <w:color w:val="000000"/>
          <w:sz w:val="20"/>
          <w:lang w:eastAsia="en-US"/>
        </w:rPr>
        <w:t>e</w:t>
      </w:r>
      <w:r w:rsidRPr="00E45181">
        <w:rPr>
          <w:rFonts w:ascii="Arial" w:eastAsia="Calibri" w:hAnsi="Arial" w:cs="Arial"/>
          <w:color w:val="000000"/>
          <w:sz w:val="20"/>
          <w:lang w:eastAsia="en-US"/>
        </w:rPr>
        <w:t xml:space="preserve"> </w:t>
      </w:r>
      <w:r>
        <w:rPr>
          <w:rFonts w:ascii="Arial" w:eastAsia="Calibri" w:hAnsi="Arial" w:cs="Arial"/>
          <w:color w:val="000000"/>
          <w:sz w:val="20"/>
          <w:lang w:eastAsia="en-US"/>
        </w:rPr>
        <w:t xml:space="preserve">iz predračuna </w:t>
      </w:r>
      <w:r w:rsidRPr="00E45181">
        <w:rPr>
          <w:rFonts w:ascii="Arial" w:eastAsia="Calibri" w:hAnsi="Arial" w:cs="Arial"/>
          <w:color w:val="000000"/>
          <w:sz w:val="20"/>
          <w:lang w:eastAsia="en-US"/>
        </w:rPr>
        <w:t>mora</w:t>
      </w:r>
      <w:r>
        <w:rPr>
          <w:rFonts w:ascii="Arial" w:eastAsia="Calibri" w:hAnsi="Arial" w:cs="Arial"/>
          <w:color w:val="000000"/>
          <w:sz w:val="20"/>
          <w:lang w:eastAsia="en-US"/>
        </w:rPr>
        <w:t>jo</w:t>
      </w:r>
      <w:r w:rsidRPr="00E45181">
        <w:rPr>
          <w:rFonts w:ascii="Arial" w:eastAsia="Calibri" w:hAnsi="Arial" w:cs="Arial"/>
          <w:color w:val="000000"/>
          <w:sz w:val="20"/>
          <w:lang w:eastAsia="en-US"/>
        </w:rPr>
        <w:t xml:space="preserve"> biti fiksn</w:t>
      </w:r>
      <w:r>
        <w:rPr>
          <w:rFonts w:ascii="Arial" w:eastAsia="Calibri" w:hAnsi="Arial" w:cs="Arial"/>
          <w:color w:val="000000"/>
          <w:sz w:val="20"/>
          <w:lang w:eastAsia="en-US"/>
        </w:rPr>
        <w:t>e za celotno trajanje naročila</w:t>
      </w:r>
      <w:r w:rsidRPr="00E45181">
        <w:rPr>
          <w:rFonts w:ascii="Arial" w:eastAsia="Calibri" w:hAnsi="Arial" w:cs="Arial"/>
          <w:color w:val="000000"/>
          <w:sz w:val="20"/>
          <w:lang w:eastAsia="en-US"/>
        </w:rPr>
        <w:t>, izražen</w:t>
      </w:r>
      <w:r>
        <w:rPr>
          <w:rFonts w:ascii="Arial" w:eastAsia="Calibri" w:hAnsi="Arial" w:cs="Arial"/>
          <w:color w:val="000000"/>
          <w:sz w:val="20"/>
          <w:lang w:eastAsia="en-US"/>
        </w:rPr>
        <w:t>e</w:t>
      </w:r>
      <w:r w:rsidRPr="00E45181">
        <w:rPr>
          <w:rFonts w:ascii="Arial" w:eastAsia="Calibri" w:hAnsi="Arial" w:cs="Arial"/>
          <w:color w:val="000000"/>
          <w:sz w:val="20"/>
          <w:lang w:eastAsia="en-US"/>
        </w:rPr>
        <w:t xml:space="preserve"> v evrih (€), brez davka na dodano vrednost (DDV). Vsi stroški morajo biti vračunani v ceno</w:t>
      </w:r>
      <w:r>
        <w:rPr>
          <w:rFonts w:ascii="Arial" w:eastAsia="Calibri" w:hAnsi="Arial" w:cs="Arial"/>
          <w:color w:val="000000"/>
          <w:sz w:val="20"/>
          <w:lang w:eastAsia="en-US"/>
        </w:rPr>
        <w:t>.</w:t>
      </w:r>
    </w:p>
    <w:p w14:paraId="3E2EAE4B" w14:textId="77777777" w:rsidR="00E131AC" w:rsidRDefault="00E131AC" w:rsidP="00E131AC">
      <w:pPr>
        <w:pStyle w:val="Default"/>
        <w:spacing w:line="260" w:lineRule="exact"/>
        <w:jc w:val="both"/>
        <w:rPr>
          <w:rFonts w:eastAsia="Calibri"/>
          <w:sz w:val="20"/>
          <w:szCs w:val="20"/>
          <w:lang w:eastAsia="en-US"/>
        </w:rPr>
      </w:pPr>
    </w:p>
    <w:p w14:paraId="1FE13F27" w14:textId="1E966FDD"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Ponudnik lahko odda ponudbo samo za celotno naročilo– izpolniti mora vse postavke</w:t>
      </w:r>
      <w:r w:rsidR="00762F5B">
        <w:rPr>
          <w:rFonts w:eastAsia="Calibri"/>
          <w:sz w:val="20"/>
          <w:szCs w:val="20"/>
          <w:lang w:eastAsia="en-US"/>
        </w:rPr>
        <w:t>.</w:t>
      </w:r>
    </w:p>
    <w:p w14:paraId="1F406EB9" w14:textId="77777777" w:rsidR="00E131AC" w:rsidRDefault="00E131AC" w:rsidP="00E131AC">
      <w:pPr>
        <w:pStyle w:val="Default"/>
        <w:spacing w:line="260" w:lineRule="exact"/>
        <w:jc w:val="both"/>
        <w:rPr>
          <w:rFonts w:eastAsia="Calibri"/>
          <w:sz w:val="20"/>
          <w:szCs w:val="20"/>
          <w:lang w:eastAsia="en-US"/>
        </w:rPr>
      </w:pPr>
    </w:p>
    <w:p w14:paraId="05E4617D" w14:textId="7E49E5BC" w:rsidR="00E131AC" w:rsidRPr="00FA1B6F" w:rsidRDefault="00E131AC" w:rsidP="00E131AC">
      <w:pPr>
        <w:pStyle w:val="Default"/>
        <w:spacing w:line="260" w:lineRule="exact"/>
        <w:jc w:val="both"/>
        <w:rPr>
          <w:rFonts w:eastAsia="Calibri"/>
          <w:b/>
          <w:bCs/>
          <w:sz w:val="20"/>
          <w:szCs w:val="20"/>
          <w:lang w:eastAsia="en-US"/>
        </w:rPr>
      </w:pPr>
      <w:r w:rsidRPr="00DA4A20">
        <w:rPr>
          <w:rFonts w:eastAsia="Calibri"/>
          <w:b/>
          <w:bCs/>
          <w:sz w:val="20"/>
          <w:szCs w:val="20"/>
          <w:lang w:eastAsia="en-US"/>
        </w:rPr>
        <w:t xml:space="preserve">Odgovornost dobavitelja in garancije v zvezi z dobavljenim blagom: </w:t>
      </w:r>
      <w:r w:rsidRPr="00FA1B6F">
        <w:rPr>
          <w:rFonts w:eastAsia="Calibri"/>
          <w:sz w:val="20"/>
          <w:szCs w:val="20"/>
          <w:lang w:eastAsia="en-US"/>
        </w:rPr>
        <w:t xml:space="preserve">Dobavitelj </w:t>
      </w:r>
      <w:r>
        <w:rPr>
          <w:rFonts w:eastAsia="Calibri"/>
          <w:sz w:val="20"/>
          <w:szCs w:val="20"/>
          <w:lang w:eastAsia="en-US"/>
        </w:rPr>
        <w:t>bo odgovarjal za kvaliteto dobavljen</w:t>
      </w:r>
      <w:r w:rsidR="00AD5377">
        <w:rPr>
          <w:rFonts w:eastAsia="Calibri"/>
          <w:sz w:val="20"/>
          <w:szCs w:val="20"/>
          <w:lang w:eastAsia="en-US"/>
        </w:rPr>
        <w:t>ih gospodinjskih aparatov</w:t>
      </w:r>
      <w:r>
        <w:rPr>
          <w:rFonts w:eastAsia="Calibri"/>
          <w:sz w:val="20"/>
          <w:szCs w:val="20"/>
          <w:lang w:eastAsia="en-US"/>
        </w:rPr>
        <w:t xml:space="preserve"> od dneva primopredaje naročniku. Dobavitelj izroči ob dobavi naročniku garancijo za dobavljeno </w:t>
      </w:r>
      <w:r w:rsidR="00AD5377">
        <w:rPr>
          <w:rFonts w:eastAsia="Calibri"/>
          <w:sz w:val="20"/>
          <w:szCs w:val="20"/>
          <w:lang w:eastAsia="en-US"/>
        </w:rPr>
        <w:t>blago</w:t>
      </w:r>
      <w:r>
        <w:rPr>
          <w:rFonts w:eastAsia="Calibri"/>
          <w:sz w:val="20"/>
          <w:szCs w:val="20"/>
          <w:lang w:eastAsia="en-US"/>
        </w:rPr>
        <w:t xml:space="preserve"> in sicer v skladu z garancijskimi roki proizvajalca. Za skrite napake bo odgovarjal v skladu z veljavno zakonodajo.</w:t>
      </w:r>
    </w:p>
    <w:p w14:paraId="257CA751" w14:textId="77777777" w:rsidR="00E131AC" w:rsidRDefault="00E131AC" w:rsidP="00E131AC">
      <w:pPr>
        <w:pStyle w:val="Default"/>
        <w:spacing w:line="260" w:lineRule="exact"/>
        <w:jc w:val="both"/>
        <w:rPr>
          <w:rFonts w:eastAsia="Calibri"/>
          <w:sz w:val="20"/>
          <w:szCs w:val="20"/>
          <w:lang w:eastAsia="en-US"/>
        </w:rPr>
      </w:pPr>
    </w:p>
    <w:p w14:paraId="3A2B9D07" w14:textId="77777777" w:rsidR="00E131AC" w:rsidRDefault="00E131AC" w:rsidP="00E131AC">
      <w:pPr>
        <w:pStyle w:val="Default"/>
        <w:spacing w:line="260" w:lineRule="exact"/>
        <w:jc w:val="both"/>
        <w:rPr>
          <w:rFonts w:eastAsia="Calibri"/>
          <w:sz w:val="20"/>
          <w:szCs w:val="20"/>
          <w:lang w:eastAsia="en-US"/>
        </w:rPr>
      </w:pPr>
      <w:r>
        <w:rPr>
          <w:rFonts w:eastAsia="Calibri"/>
          <w:sz w:val="20"/>
          <w:szCs w:val="20"/>
          <w:lang w:eastAsia="en-US"/>
        </w:rPr>
        <w:t>Naročilo je enovito. Variantne ponudbe niso dopustne.</w:t>
      </w:r>
    </w:p>
    <w:p w14:paraId="15C9DDAB" w14:textId="77777777" w:rsidR="00EF1BE2" w:rsidRDefault="00EF1BE2" w:rsidP="007D5282">
      <w:pPr>
        <w:pStyle w:val="Default"/>
        <w:spacing w:line="260" w:lineRule="exact"/>
        <w:jc w:val="both"/>
        <w:rPr>
          <w:rFonts w:eastAsia="Calibri"/>
          <w:sz w:val="20"/>
          <w:szCs w:val="20"/>
          <w:lang w:eastAsia="en-US"/>
        </w:rPr>
      </w:pPr>
    </w:p>
    <w:p w14:paraId="2BA5941F" w14:textId="77777777" w:rsidR="009C58AC" w:rsidRPr="00F54DC7" w:rsidRDefault="009C58AC" w:rsidP="007D5282">
      <w:pPr>
        <w:pStyle w:val="Default"/>
        <w:spacing w:line="260" w:lineRule="exact"/>
        <w:jc w:val="both"/>
        <w:rPr>
          <w:rFonts w:eastAsia="Calibri"/>
          <w:sz w:val="20"/>
          <w:szCs w:val="20"/>
          <w:lang w:eastAsia="en-US"/>
        </w:rPr>
      </w:pPr>
    </w:p>
    <w:p w14:paraId="6DFA39A1" w14:textId="5AB48342" w:rsidR="005312FE" w:rsidRPr="00F54DC7" w:rsidRDefault="00C91BF6">
      <w:pPr>
        <w:pStyle w:val="Naslov1"/>
        <w:numPr>
          <w:ilvl w:val="0"/>
          <w:numId w:val="13"/>
        </w:numPr>
        <w:spacing w:before="0" w:beforeAutospacing="0" w:after="0" w:afterAutospacing="0" w:line="260" w:lineRule="exact"/>
        <w:ind w:left="357" w:hanging="357"/>
        <w:rPr>
          <w:rFonts w:cs="Arial"/>
        </w:rPr>
      </w:pPr>
      <w:bookmarkStart w:id="10" w:name="_Toc237864497"/>
      <w:r w:rsidRPr="00F54DC7">
        <w:rPr>
          <w:rFonts w:cs="Arial"/>
        </w:rPr>
        <w:t>NAČIN ODDAJE JAVNEGA NAROČILA</w:t>
      </w:r>
      <w:bookmarkEnd w:id="6"/>
      <w:bookmarkEnd w:id="7"/>
      <w:bookmarkEnd w:id="10"/>
    </w:p>
    <w:p w14:paraId="3381B5D9" w14:textId="77777777" w:rsidR="008E4247" w:rsidRPr="00F54DC7" w:rsidRDefault="008E4247" w:rsidP="007D5282">
      <w:pPr>
        <w:spacing w:line="260" w:lineRule="exact"/>
        <w:rPr>
          <w:rFonts w:cs="Arial"/>
        </w:rPr>
      </w:pPr>
    </w:p>
    <w:p w14:paraId="2FA4E23B" w14:textId="77777777" w:rsidR="004C56ED" w:rsidRPr="00F54DC7" w:rsidRDefault="004C56ED" w:rsidP="004C56ED">
      <w:pPr>
        <w:spacing w:line="260" w:lineRule="exact"/>
        <w:rPr>
          <w:rFonts w:cs="Arial"/>
          <w:szCs w:val="20"/>
        </w:rPr>
      </w:pPr>
      <w:r w:rsidRPr="00F54DC7">
        <w:rPr>
          <w:rFonts w:cs="Arial"/>
          <w:szCs w:val="20"/>
        </w:rPr>
        <w:lastRenderedPageBreak/>
        <w:t xml:space="preserve">Za oddajo predmetnega naročila se v skladu s 47. členom Zakona o javnem naročanju (Uradni list RS, št. 91/15, 14/18, 121/21, 10/22, 74/22 – </w:t>
      </w:r>
      <w:proofErr w:type="spellStart"/>
      <w:r w:rsidRPr="00F54DC7">
        <w:rPr>
          <w:rFonts w:cs="Arial"/>
          <w:szCs w:val="20"/>
        </w:rPr>
        <w:t>odl</w:t>
      </w:r>
      <w:proofErr w:type="spellEnd"/>
      <w:r w:rsidRPr="00F54DC7">
        <w:rPr>
          <w:rFonts w:cs="Arial"/>
          <w:szCs w:val="20"/>
        </w:rPr>
        <w:t>. US, 100/22 – ZNUZSZS, 28/23, 88/23 – ZOPNN-F in 83/25 – ZOUL, v nadaljnjem besedilu: ZJN-3) izvede postopek oddaje naročila male vrednosti.</w:t>
      </w:r>
    </w:p>
    <w:p w14:paraId="6387B218" w14:textId="77777777" w:rsidR="004C56ED" w:rsidRPr="00F54DC7" w:rsidRDefault="004C56ED" w:rsidP="004C56ED">
      <w:pPr>
        <w:spacing w:line="260" w:lineRule="exact"/>
        <w:rPr>
          <w:rFonts w:cs="Arial"/>
          <w:szCs w:val="20"/>
          <w:lang w:eastAsia="sl-SI"/>
        </w:rPr>
      </w:pPr>
    </w:p>
    <w:p w14:paraId="67C8398E" w14:textId="77777777" w:rsidR="004C56ED" w:rsidRPr="00441152" w:rsidRDefault="004C56ED" w:rsidP="004C56ED">
      <w:pPr>
        <w:spacing w:line="23" w:lineRule="atLeast"/>
      </w:pPr>
      <w:r w:rsidRPr="00AB7BC7">
        <w:rPr>
          <w:b/>
          <w:bCs/>
        </w:rPr>
        <w:t>Pogajanja:</w:t>
      </w:r>
      <w:r w:rsidRPr="005A3863">
        <w:t xml:space="preserve"> Na podlagi drugega odstavka 47. člena ZJN-3 bodo izvedena pogajanja samo v primeru, če naročnik ne bo prejel nobene dopustne ponudbe.</w:t>
      </w:r>
      <w:r>
        <w:t xml:space="preserve"> </w:t>
      </w:r>
      <w:r w:rsidRPr="00441152">
        <w:t>Naročnik bo v tem primeru na pogajanja povabil samo ponudnike, katerih ponudbe v celoti izpolnjujejo vse pogoje in druge zahteve naročnika iz teh navodil, vendar vrednost njihove ponudbe presega naročnikova zagotovljena sredstva.</w:t>
      </w:r>
    </w:p>
    <w:p w14:paraId="0754D993" w14:textId="77777777" w:rsidR="004C56ED" w:rsidRPr="00441152" w:rsidRDefault="004C56ED" w:rsidP="004C56ED">
      <w:pPr>
        <w:spacing w:line="23" w:lineRule="atLeast"/>
      </w:pPr>
    </w:p>
    <w:p w14:paraId="5D2B9FD6" w14:textId="77777777" w:rsidR="004C56ED" w:rsidRDefault="004C56ED" w:rsidP="004C56ED">
      <w:pPr>
        <w:spacing w:line="23" w:lineRule="atLeast"/>
      </w:pPr>
      <w:r>
        <w:t xml:space="preserve">O pogajanjih bo ponudnik obveščen preko preko informacijskega sistema </w:t>
      </w:r>
      <w:proofErr w:type="spellStart"/>
      <w:r>
        <w:t>eJN</w:t>
      </w:r>
      <w:proofErr w:type="spellEnd"/>
      <w:r>
        <w:t xml:space="preserve">. </w:t>
      </w:r>
      <w:r w:rsidRPr="00441152">
        <w:t>Naročnik bo pogajanja izvedel najmanj v enem krogu</w:t>
      </w:r>
      <w:r>
        <w:t>,</w:t>
      </w:r>
      <w:r w:rsidRPr="00441152">
        <w:t xml:space="preserve"> oziroma v toliko krogih, kolikor jih bo štel za smiselne glede na okoliščine po oddaji ponudb. </w:t>
      </w:r>
      <w:r w:rsidRPr="00314E48">
        <w:t>Naročnik bo pisno napovedal zadnji krog pogajanj.</w:t>
      </w:r>
      <w:r>
        <w:t xml:space="preserve"> </w:t>
      </w:r>
    </w:p>
    <w:p w14:paraId="6D9FC0DC" w14:textId="77777777" w:rsidR="004C56ED" w:rsidRDefault="004C56ED" w:rsidP="004C56ED">
      <w:pPr>
        <w:spacing w:line="23" w:lineRule="atLeast"/>
      </w:pPr>
    </w:p>
    <w:p w14:paraId="24B6BC3F" w14:textId="77777777" w:rsidR="004C56ED" w:rsidRDefault="004C56ED" w:rsidP="004C56ED">
      <w:pPr>
        <w:spacing w:line="23" w:lineRule="atLeast"/>
      </w:pPr>
      <w:r w:rsidRPr="00441152">
        <w:t>Naročnik</w:t>
      </w:r>
      <w:r>
        <w:t xml:space="preserve"> bo v postopku pogajanj kot končno ponudbo upošteval ponudnikovo zadnjo, v informacijski sistem </w:t>
      </w:r>
      <w:proofErr w:type="spellStart"/>
      <w:r>
        <w:t>eJN</w:t>
      </w:r>
      <w:proofErr w:type="spellEnd"/>
      <w:r>
        <w:t xml:space="preserve"> preloženo ponudbo, če se ponudnik ne bo odzval na naročnikovo povabilo na pogajanja, oziroma ne bo predložil nove oziroma končne ponudbe. Naročnik se bo pogajal o ceni.</w:t>
      </w:r>
    </w:p>
    <w:p w14:paraId="11608E56" w14:textId="77777777" w:rsidR="004C56ED" w:rsidRDefault="004C56ED" w:rsidP="004C56ED">
      <w:pPr>
        <w:spacing w:line="23" w:lineRule="atLeast"/>
      </w:pPr>
    </w:p>
    <w:p w14:paraId="40413DBA" w14:textId="77777777" w:rsidR="004C56ED" w:rsidRDefault="004C56ED" w:rsidP="004C56ED">
      <w:pPr>
        <w:spacing w:line="23" w:lineRule="atLeast"/>
      </w:pPr>
      <w:r>
        <w:t>Naročnik</w:t>
      </w:r>
      <w:r w:rsidRPr="00441152">
        <w:t xml:space="preserve"> si pridržuje pravico, da pred začetkom pogajanj obstoječi protokol pogajanj dopolni s podrobnejšimi navodili, ki bodo v skladu s tem protokolom.</w:t>
      </w:r>
    </w:p>
    <w:p w14:paraId="4722B258" w14:textId="77777777" w:rsidR="004C56ED" w:rsidRDefault="004C56ED" w:rsidP="004C56ED">
      <w:pPr>
        <w:spacing w:line="23" w:lineRule="atLeast"/>
      </w:pPr>
    </w:p>
    <w:p w14:paraId="7EA8502E" w14:textId="77777777" w:rsidR="009C58AC" w:rsidRPr="00F54DC7" w:rsidRDefault="009C58AC" w:rsidP="007D5282">
      <w:pPr>
        <w:spacing w:line="260" w:lineRule="exact"/>
        <w:rPr>
          <w:rFonts w:cs="Arial"/>
        </w:rPr>
      </w:pPr>
    </w:p>
    <w:p w14:paraId="05FC5DA1" w14:textId="45CEE5C6" w:rsidR="006F1A3F" w:rsidRPr="00F54DC7" w:rsidRDefault="006F1A3F">
      <w:pPr>
        <w:pStyle w:val="Naslov1"/>
        <w:numPr>
          <w:ilvl w:val="0"/>
          <w:numId w:val="13"/>
        </w:numPr>
        <w:spacing w:before="0" w:beforeAutospacing="0" w:after="0" w:afterAutospacing="0" w:line="260" w:lineRule="exact"/>
        <w:ind w:left="357" w:hanging="357"/>
        <w:rPr>
          <w:rFonts w:cs="Arial"/>
        </w:rPr>
      </w:pPr>
      <w:bookmarkStart w:id="11" w:name="_Toc336851732"/>
      <w:bookmarkStart w:id="12" w:name="_Toc336851780"/>
      <w:bookmarkStart w:id="13" w:name="_Toc430946513"/>
      <w:bookmarkStart w:id="14" w:name="_Toc237864498"/>
      <w:r w:rsidRPr="00F54DC7">
        <w:rPr>
          <w:rFonts w:cs="Arial"/>
        </w:rPr>
        <w:t>rOK IN NAČIN PREDLOŽITVE PONUDBE</w:t>
      </w:r>
      <w:bookmarkEnd w:id="11"/>
      <w:bookmarkEnd w:id="12"/>
      <w:bookmarkEnd w:id="13"/>
      <w:bookmarkEnd w:id="14"/>
    </w:p>
    <w:p w14:paraId="3DA092A0" w14:textId="77777777" w:rsidR="006F1A3F" w:rsidRPr="00F54DC7" w:rsidRDefault="006F1A3F" w:rsidP="007D5282">
      <w:pPr>
        <w:spacing w:line="260" w:lineRule="exact"/>
        <w:rPr>
          <w:rFonts w:cs="Arial"/>
        </w:rPr>
      </w:pPr>
    </w:p>
    <w:p w14:paraId="36860B38" w14:textId="7D671631" w:rsidR="00835CEC" w:rsidRPr="00F54DC7" w:rsidRDefault="00835CEC" w:rsidP="007D5282">
      <w:pPr>
        <w:spacing w:line="260" w:lineRule="exact"/>
        <w:rPr>
          <w:rFonts w:cs="Arial"/>
          <w:szCs w:val="20"/>
        </w:rPr>
      </w:pPr>
      <w:r w:rsidRPr="00F54DC7">
        <w:rPr>
          <w:rFonts w:cs="Arial"/>
          <w:szCs w:val="20"/>
        </w:rPr>
        <w:t xml:space="preserve">Ponudnik mora ponudbo predložiti v informacijski sistem e-JN na spletnem naslovu </w:t>
      </w:r>
      <w:hyperlink r:id="rId8" w:history="1">
        <w:r w:rsidRPr="00F54DC7">
          <w:rPr>
            <w:rStyle w:val="Hiperpovezava"/>
            <w:rFonts w:cs="Arial"/>
            <w:szCs w:val="20"/>
          </w:rPr>
          <w:t>https://ejn.gov.si</w:t>
        </w:r>
      </w:hyperlink>
      <w:r w:rsidRPr="00F54DC7">
        <w:rPr>
          <w:rFonts w:cs="Arial"/>
          <w:szCs w:val="20"/>
        </w:rPr>
        <w:t xml:space="preserve">, v skladu s točko </w:t>
      </w:r>
      <w:r w:rsidR="002A2B20" w:rsidRPr="00F54DC7">
        <w:rPr>
          <w:rFonts w:cs="Arial"/>
          <w:szCs w:val="20"/>
        </w:rPr>
        <w:t>4</w:t>
      </w:r>
      <w:r w:rsidRPr="00F54DC7">
        <w:rPr>
          <w:rFonts w:cs="Arial"/>
          <w:szCs w:val="20"/>
        </w:rPr>
        <w:t xml:space="preserve"> dokumenta Navodila za uporabo informacijskega sistema za uporabo funkcionalnosti elektronske oddaje ponudb e-JN: PONUDNIKI (v nadaljevanju: Navodila za uporabo e-JN), ki je del dokumentacije v zvezi z oddajo javnega naročila, in objavljen na spletnem naslovu </w:t>
      </w:r>
      <w:hyperlink r:id="rId9" w:history="1">
        <w:r w:rsidRPr="00F54DC7">
          <w:rPr>
            <w:rStyle w:val="Hiperpovezava"/>
            <w:rFonts w:cs="Arial"/>
            <w:szCs w:val="20"/>
          </w:rPr>
          <w:t>https://ejn.gov.si</w:t>
        </w:r>
      </w:hyperlink>
      <w:r w:rsidRPr="00F54DC7">
        <w:rPr>
          <w:rFonts w:cs="Arial"/>
          <w:szCs w:val="20"/>
        </w:rPr>
        <w:t>.</w:t>
      </w:r>
    </w:p>
    <w:p w14:paraId="4F6925E1" w14:textId="77777777" w:rsidR="00835CEC" w:rsidRPr="00F54DC7" w:rsidRDefault="00835CEC" w:rsidP="007D5282">
      <w:pPr>
        <w:spacing w:line="260" w:lineRule="exact"/>
        <w:rPr>
          <w:rFonts w:cs="Arial"/>
          <w:szCs w:val="20"/>
        </w:rPr>
      </w:pPr>
    </w:p>
    <w:p w14:paraId="0FDF0DF8" w14:textId="77777777" w:rsidR="00835CEC" w:rsidRPr="00F54DC7" w:rsidRDefault="00835CEC" w:rsidP="007D5282">
      <w:pPr>
        <w:spacing w:line="260" w:lineRule="exact"/>
        <w:rPr>
          <w:rFonts w:cs="Arial"/>
          <w:szCs w:val="20"/>
        </w:rPr>
      </w:pPr>
      <w:r w:rsidRPr="00F54DC7">
        <w:rPr>
          <w:rFonts w:cs="Arial"/>
          <w:szCs w:val="20"/>
        </w:rPr>
        <w:t xml:space="preserve">Ponudnik se mora pred oddajo ponudbe registrirati na spletnem naslovu </w:t>
      </w:r>
      <w:hyperlink r:id="rId10" w:history="1">
        <w:r w:rsidRPr="00F54DC7">
          <w:rPr>
            <w:rStyle w:val="Hiperpovezava"/>
            <w:rFonts w:cs="Arial"/>
            <w:szCs w:val="20"/>
          </w:rPr>
          <w:t>https://ejn.gov.si</w:t>
        </w:r>
      </w:hyperlink>
      <w:r w:rsidRPr="00F54DC7">
        <w:rPr>
          <w:rFonts w:cs="Arial"/>
          <w:szCs w:val="20"/>
        </w:rPr>
        <w:t>, v skladu z Navodili za uporabo e-JN. Če je ponudnik že registriran v informacijski sistem e-JN, se v aplikacijo prijavi na istem naslovu.</w:t>
      </w:r>
    </w:p>
    <w:p w14:paraId="7B27A5C7" w14:textId="77777777" w:rsidR="00835CEC" w:rsidRPr="00F54DC7" w:rsidRDefault="00835CEC" w:rsidP="007D5282">
      <w:pPr>
        <w:spacing w:line="260" w:lineRule="exact"/>
        <w:rPr>
          <w:rFonts w:cs="Arial"/>
          <w:szCs w:val="20"/>
        </w:rPr>
      </w:pPr>
    </w:p>
    <w:p w14:paraId="3B0FB675" w14:textId="6C30BDF2" w:rsidR="00835CEC" w:rsidRPr="00F54DC7" w:rsidRDefault="00835CEC" w:rsidP="007D5282">
      <w:pPr>
        <w:spacing w:line="260" w:lineRule="exact"/>
        <w:rPr>
          <w:rFonts w:cs="Arial"/>
          <w:szCs w:val="20"/>
        </w:rPr>
      </w:pPr>
      <w:r w:rsidRPr="00F54DC7">
        <w:rPr>
          <w:rFonts w:cs="Arial"/>
          <w:szCs w:val="20"/>
        </w:rPr>
        <w:t>Uporabnik ponudnika, ki je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w:t>
      </w:r>
      <w:r w:rsidR="00B372BE" w:rsidRPr="00F54DC7">
        <w:rPr>
          <w:rStyle w:val="Sprotnaopomba-sklic"/>
          <w:rFonts w:cs="Arial"/>
          <w:szCs w:val="20"/>
        </w:rPr>
        <w:footnoteReference w:id="1"/>
      </w:r>
      <w:r w:rsidRPr="00F54DC7">
        <w:rPr>
          <w:rFonts w:cs="Arial"/>
          <w:szCs w:val="20"/>
        </w:rPr>
        <w:t>). Z oddajo ponudbe je le-ta zavezujoča za čas, naveden v dokumentaciji naročila, razen če jo uporabnik ponudnika umakne ali spremeni pred potekom roka za oddajo ponudb.</w:t>
      </w:r>
    </w:p>
    <w:p w14:paraId="50E4C459" w14:textId="77777777" w:rsidR="00070E25" w:rsidRPr="00F54DC7" w:rsidRDefault="00070E25" w:rsidP="007D5282">
      <w:pPr>
        <w:spacing w:line="260" w:lineRule="exact"/>
        <w:rPr>
          <w:rFonts w:cs="Arial"/>
          <w:szCs w:val="20"/>
        </w:rPr>
      </w:pPr>
    </w:p>
    <w:p w14:paraId="3B71B57C" w14:textId="480E5F4C" w:rsidR="00835CEC" w:rsidRPr="00F54DC7" w:rsidRDefault="00835CEC" w:rsidP="007D5282">
      <w:pPr>
        <w:spacing w:line="260" w:lineRule="exact"/>
        <w:rPr>
          <w:rFonts w:cs="Arial"/>
          <w:szCs w:val="20"/>
        </w:rPr>
      </w:pPr>
      <w:r w:rsidRPr="00F54DC7">
        <w:rPr>
          <w:rFonts w:cs="Arial"/>
          <w:szCs w:val="20"/>
        </w:rPr>
        <w:t xml:space="preserve">Ponudba se šteje za pravočasno oddano, če jo naročnik prejme preko sistema e-JN </w:t>
      </w:r>
      <w:hyperlink r:id="rId11" w:history="1">
        <w:r w:rsidRPr="00F54DC7">
          <w:rPr>
            <w:rStyle w:val="Hiperpovezava"/>
            <w:rFonts w:cs="Arial"/>
            <w:szCs w:val="20"/>
          </w:rPr>
          <w:t>https://ejn.gov.si</w:t>
        </w:r>
      </w:hyperlink>
      <w:r w:rsidRPr="00F54DC7">
        <w:rPr>
          <w:rFonts w:cs="Arial"/>
          <w:szCs w:val="20"/>
        </w:rPr>
        <w:t xml:space="preserve"> najkasneje do dneva in ure, kot je to določeno v obvestilu o naročilu, objavljenem na portalu javnih naročil. Za oddano ponudbo se šteje ponudba, ki je v informacijskem sistemu e-JN označena s statusom »ODDANO«.</w:t>
      </w:r>
    </w:p>
    <w:p w14:paraId="144C2BB1" w14:textId="77777777" w:rsidR="00835CEC" w:rsidRPr="00F54DC7" w:rsidRDefault="00835CEC" w:rsidP="007D5282">
      <w:pPr>
        <w:spacing w:line="260" w:lineRule="exact"/>
        <w:rPr>
          <w:rFonts w:cs="Arial"/>
          <w:szCs w:val="20"/>
        </w:rPr>
      </w:pPr>
    </w:p>
    <w:p w14:paraId="4934F061" w14:textId="77777777" w:rsidR="00835CEC" w:rsidRPr="00F54DC7" w:rsidRDefault="00835CEC" w:rsidP="007D5282">
      <w:pPr>
        <w:spacing w:line="260" w:lineRule="exact"/>
        <w:rPr>
          <w:rFonts w:cs="Arial"/>
          <w:szCs w:val="20"/>
        </w:rPr>
      </w:pPr>
      <w:r w:rsidRPr="00F54DC7">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F6933B" w14:textId="77777777" w:rsidR="00835CEC" w:rsidRPr="00F54DC7" w:rsidRDefault="00835CEC" w:rsidP="007D5282">
      <w:pPr>
        <w:spacing w:line="260" w:lineRule="exact"/>
        <w:rPr>
          <w:rFonts w:cs="Arial"/>
          <w:szCs w:val="20"/>
        </w:rPr>
      </w:pPr>
    </w:p>
    <w:p w14:paraId="247AF7AE" w14:textId="28B3F6B6" w:rsidR="00835CEC" w:rsidRPr="00F54DC7" w:rsidRDefault="00835CEC" w:rsidP="007D5282">
      <w:pPr>
        <w:spacing w:line="260" w:lineRule="exact"/>
        <w:rPr>
          <w:rFonts w:cs="Arial"/>
          <w:szCs w:val="20"/>
        </w:rPr>
      </w:pPr>
      <w:r w:rsidRPr="00F54DC7">
        <w:rPr>
          <w:rFonts w:cs="Arial"/>
          <w:szCs w:val="20"/>
        </w:rPr>
        <w:t>Po preteku roka za predložitev ponudb</w:t>
      </w:r>
      <w:r w:rsidR="00146EE3" w:rsidRPr="00F54DC7">
        <w:rPr>
          <w:rFonts w:cs="Arial"/>
          <w:szCs w:val="20"/>
        </w:rPr>
        <w:t>,</w:t>
      </w:r>
      <w:r w:rsidRPr="00F54DC7">
        <w:rPr>
          <w:rFonts w:cs="Arial"/>
          <w:szCs w:val="20"/>
        </w:rPr>
        <w:t xml:space="preserve"> ponudbe ne bo več mogoče oddati</w:t>
      </w:r>
      <w:r w:rsidR="00146EE3" w:rsidRPr="00F54DC7">
        <w:rPr>
          <w:rFonts w:cs="Arial"/>
          <w:szCs w:val="20"/>
        </w:rPr>
        <w:t xml:space="preserve"> ali umakniti.</w:t>
      </w:r>
    </w:p>
    <w:p w14:paraId="1C7C9F5C" w14:textId="77777777" w:rsidR="00835CEC" w:rsidRPr="00F54DC7" w:rsidRDefault="00835CEC" w:rsidP="007D5282">
      <w:pPr>
        <w:spacing w:line="260" w:lineRule="exact"/>
        <w:rPr>
          <w:rFonts w:cs="Arial"/>
          <w:szCs w:val="20"/>
        </w:rPr>
      </w:pPr>
    </w:p>
    <w:p w14:paraId="73FA5B65" w14:textId="77777777" w:rsidR="00835CEC" w:rsidRPr="00F54DC7" w:rsidRDefault="00835CEC" w:rsidP="007D5282">
      <w:pPr>
        <w:spacing w:line="260" w:lineRule="exact"/>
        <w:rPr>
          <w:rFonts w:cs="Arial"/>
          <w:szCs w:val="20"/>
        </w:rPr>
      </w:pPr>
      <w:r w:rsidRPr="00F54DC7">
        <w:rPr>
          <w:rFonts w:cs="Arial"/>
          <w:szCs w:val="20"/>
        </w:rPr>
        <w:t>Dostop do povezave za oddajo elektronske ponudbe v tem postopku javnega naročila je naveden v obvestilu o naročilu na portalu javnih naročil.</w:t>
      </w:r>
    </w:p>
    <w:p w14:paraId="7636CF4C" w14:textId="2DD61729" w:rsidR="00B20EF5" w:rsidRPr="00F54DC7" w:rsidRDefault="00B20EF5" w:rsidP="007D5282">
      <w:pPr>
        <w:spacing w:line="260" w:lineRule="exact"/>
        <w:rPr>
          <w:rFonts w:cs="Arial"/>
        </w:rPr>
      </w:pPr>
    </w:p>
    <w:p w14:paraId="094359D0" w14:textId="77777777" w:rsidR="003670E2" w:rsidRPr="00F54DC7" w:rsidRDefault="003670E2" w:rsidP="007D5282">
      <w:pPr>
        <w:spacing w:line="260" w:lineRule="exact"/>
        <w:rPr>
          <w:rFonts w:cs="Arial"/>
        </w:rPr>
      </w:pPr>
    </w:p>
    <w:p w14:paraId="6EEF22CD" w14:textId="4C1DF79B" w:rsidR="00070E25" w:rsidRPr="00F54DC7" w:rsidRDefault="00070E25">
      <w:pPr>
        <w:pStyle w:val="Naslov1"/>
        <w:numPr>
          <w:ilvl w:val="0"/>
          <w:numId w:val="13"/>
        </w:numPr>
        <w:spacing w:before="0" w:beforeAutospacing="0" w:after="0" w:afterAutospacing="0" w:line="260" w:lineRule="exact"/>
        <w:ind w:left="357" w:hanging="357"/>
        <w:rPr>
          <w:rFonts w:cs="Arial"/>
        </w:rPr>
      </w:pPr>
      <w:bookmarkStart w:id="15" w:name="_Toc81830737"/>
      <w:bookmarkStart w:id="16" w:name="_Toc237864499"/>
      <w:r w:rsidRPr="00F54DC7">
        <w:rPr>
          <w:rFonts w:cs="Arial"/>
          <w:szCs w:val="20"/>
        </w:rPr>
        <w:lastRenderedPageBreak/>
        <w:t>INFORMACIJE V ZVEZI Z ODPIRANJEM PONUDB</w:t>
      </w:r>
      <w:bookmarkEnd w:id="15"/>
      <w:bookmarkEnd w:id="16"/>
    </w:p>
    <w:p w14:paraId="540571C6" w14:textId="7D3DD575" w:rsidR="00304624" w:rsidRPr="00F54DC7" w:rsidRDefault="00304624" w:rsidP="007D5282">
      <w:pPr>
        <w:spacing w:line="260" w:lineRule="exact"/>
        <w:rPr>
          <w:rFonts w:cs="Arial"/>
          <w:szCs w:val="20"/>
        </w:rPr>
      </w:pPr>
    </w:p>
    <w:p w14:paraId="46B6CC33" w14:textId="77777777" w:rsidR="00070E25" w:rsidRPr="00F54DC7" w:rsidRDefault="00070E25" w:rsidP="007D5282">
      <w:pPr>
        <w:suppressAutoHyphens/>
        <w:autoSpaceDN w:val="0"/>
        <w:spacing w:line="260" w:lineRule="exact"/>
        <w:textAlignment w:val="baseline"/>
        <w:rPr>
          <w:rFonts w:cs="Arial"/>
        </w:rPr>
      </w:pPr>
      <w:r w:rsidRPr="00F54DC7">
        <w:rPr>
          <w:rFonts w:cs="Arial"/>
          <w:szCs w:val="20"/>
        </w:rPr>
        <w:t xml:space="preserve">Odpiranje ponudb bo potekalo samodejno v sistemu e-JN </w:t>
      </w:r>
      <w:r w:rsidRPr="00F54DC7">
        <w:rPr>
          <w:rFonts w:cs="Arial"/>
        </w:rPr>
        <w:t xml:space="preserve">na spletnem naslovu </w:t>
      </w:r>
      <w:hyperlink r:id="rId12" w:history="1">
        <w:r w:rsidRPr="00F54DC7">
          <w:rPr>
            <w:rFonts w:cs="Arial"/>
            <w:color w:val="0000FF"/>
            <w:szCs w:val="20"/>
            <w:u w:val="single"/>
            <w:lang w:eastAsia="sl-SI"/>
          </w:rPr>
          <w:t>https://ejn.gov.si</w:t>
        </w:r>
      </w:hyperlink>
      <w:r w:rsidRPr="00F54DC7">
        <w:rPr>
          <w:rFonts w:cs="Arial"/>
          <w:color w:val="0000FF"/>
          <w:szCs w:val="20"/>
          <w:u w:val="single"/>
          <w:lang w:eastAsia="sl-SI"/>
        </w:rPr>
        <w:t xml:space="preserve"> </w:t>
      </w:r>
      <w:r w:rsidRPr="00F54DC7">
        <w:rPr>
          <w:rFonts w:cs="Arial"/>
        </w:rPr>
        <w:t>na dan in uro, kot je to določeno v obvestilu o naročilu, objavljenem na portalu javnih naročil.</w:t>
      </w:r>
    </w:p>
    <w:p w14:paraId="6DC4A3CE" w14:textId="77777777" w:rsidR="00070E25" w:rsidRPr="00F54DC7" w:rsidRDefault="00070E25" w:rsidP="007D5282">
      <w:pPr>
        <w:suppressAutoHyphens/>
        <w:autoSpaceDN w:val="0"/>
        <w:spacing w:line="260" w:lineRule="exact"/>
        <w:textAlignment w:val="baseline"/>
        <w:rPr>
          <w:rFonts w:cs="Arial"/>
        </w:rPr>
      </w:pPr>
    </w:p>
    <w:p w14:paraId="2BCD0987" w14:textId="77777777" w:rsidR="00070E25" w:rsidRPr="00F54DC7" w:rsidRDefault="00070E25" w:rsidP="007D5282">
      <w:pPr>
        <w:suppressAutoHyphens/>
        <w:autoSpaceDN w:val="0"/>
        <w:spacing w:line="260" w:lineRule="exact"/>
        <w:textAlignment w:val="baseline"/>
        <w:rPr>
          <w:rFonts w:cs="Arial"/>
        </w:rPr>
      </w:pPr>
      <w:r w:rsidRPr="00F54DC7">
        <w:rPr>
          <w:rFonts w:cs="Arial"/>
        </w:rPr>
        <w:t xml:space="preserve">Odpiranje poteka tako, da sistem e-JN samodejno ob uri, ki je določena za javno odpiranje ponudb, prikaže podatke o ponudniku, </w:t>
      </w:r>
      <w:r w:rsidRPr="00F54DC7">
        <w:rPr>
          <w:rFonts w:cs="Arial"/>
          <w:bCs/>
          <w:szCs w:val="20"/>
        </w:rPr>
        <w:t>skupni vrednosti brez davka, skupni vrednosti davka in skupni vrednosti z davkom</w:t>
      </w:r>
      <w:r w:rsidRPr="00F54DC7">
        <w:rPr>
          <w:rFonts w:cs="Arial"/>
        </w:rPr>
        <w:t xml:space="preserve"> ter omogoči dostop do predračuna, ki je naložen v sistemu e-JN v razdelku »Skupna ponudbena vrednost«, v delu »Predračun«. </w:t>
      </w:r>
    </w:p>
    <w:p w14:paraId="73F344E6" w14:textId="77777777" w:rsidR="00070E25" w:rsidRPr="00F54DC7" w:rsidRDefault="00070E25" w:rsidP="007D5282">
      <w:pPr>
        <w:suppressAutoHyphens/>
        <w:autoSpaceDN w:val="0"/>
        <w:spacing w:line="260" w:lineRule="exact"/>
        <w:textAlignment w:val="baseline"/>
        <w:rPr>
          <w:rFonts w:cs="Arial"/>
        </w:rPr>
      </w:pPr>
    </w:p>
    <w:p w14:paraId="56A728FC" w14:textId="77777777" w:rsidR="00070E25" w:rsidRPr="00F54DC7" w:rsidRDefault="00070E25" w:rsidP="007D5282">
      <w:pPr>
        <w:suppressAutoHyphens/>
        <w:autoSpaceDN w:val="0"/>
        <w:spacing w:line="260" w:lineRule="exact"/>
        <w:textAlignment w:val="baseline"/>
        <w:rPr>
          <w:rFonts w:cs="Arial"/>
        </w:rPr>
      </w:pPr>
      <w:r w:rsidRPr="00F54DC7">
        <w:rPr>
          <w:rFonts w:cs="Arial"/>
        </w:rPr>
        <w:t>Ponudnikom, ki bodo oddali ponudbe, bo zapisnik o odpiranju ponudb na voljo v sistemu e-JN v seznamu prejetih ponudb.</w:t>
      </w:r>
    </w:p>
    <w:p w14:paraId="19CB4437" w14:textId="77D932D6" w:rsidR="00070E25" w:rsidRPr="00F54DC7" w:rsidRDefault="00070E25" w:rsidP="007D5282">
      <w:pPr>
        <w:spacing w:line="260" w:lineRule="exact"/>
        <w:rPr>
          <w:rFonts w:cs="Arial"/>
        </w:rPr>
      </w:pPr>
    </w:p>
    <w:p w14:paraId="6280375F" w14:textId="3CAEABE8" w:rsidR="003670E2" w:rsidRPr="00F54DC7" w:rsidRDefault="003670E2" w:rsidP="007D5282">
      <w:pPr>
        <w:spacing w:line="260" w:lineRule="exact"/>
        <w:rPr>
          <w:rFonts w:cs="Arial"/>
        </w:rPr>
      </w:pPr>
    </w:p>
    <w:p w14:paraId="6FEA9923" w14:textId="627813A2" w:rsidR="00E05585" w:rsidRPr="00F54DC7" w:rsidRDefault="00E05585">
      <w:pPr>
        <w:pStyle w:val="Naslov1"/>
        <w:numPr>
          <w:ilvl w:val="0"/>
          <w:numId w:val="13"/>
        </w:numPr>
        <w:spacing w:before="0" w:beforeAutospacing="0" w:after="0" w:afterAutospacing="0" w:line="260" w:lineRule="exact"/>
        <w:ind w:left="357" w:hanging="357"/>
        <w:rPr>
          <w:rFonts w:cs="Arial"/>
        </w:rPr>
      </w:pPr>
      <w:bookmarkStart w:id="17" w:name="_Toc336851734"/>
      <w:bookmarkStart w:id="18" w:name="_Toc336851782"/>
      <w:bookmarkStart w:id="19" w:name="_Toc237864500"/>
      <w:r w:rsidRPr="00F54DC7">
        <w:rPr>
          <w:rFonts w:cs="Arial"/>
        </w:rPr>
        <w:t>PRAVNA PODLAGA</w:t>
      </w:r>
      <w:bookmarkEnd w:id="17"/>
      <w:bookmarkEnd w:id="18"/>
      <w:bookmarkEnd w:id="19"/>
    </w:p>
    <w:p w14:paraId="1601B640" w14:textId="77777777" w:rsidR="00E05585" w:rsidRPr="00F54DC7" w:rsidRDefault="00E05585" w:rsidP="007D5282">
      <w:pPr>
        <w:spacing w:line="260" w:lineRule="exact"/>
        <w:rPr>
          <w:rFonts w:cs="Arial"/>
        </w:rPr>
      </w:pPr>
    </w:p>
    <w:p w14:paraId="5AB96354" w14:textId="30AAB10B" w:rsidR="000D41BB" w:rsidRPr="00F54DC7" w:rsidRDefault="000D41BB" w:rsidP="007D5282">
      <w:pPr>
        <w:spacing w:line="260" w:lineRule="exact"/>
        <w:rPr>
          <w:rFonts w:cs="Arial"/>
          <w:szCs w:val="20"/>
        </w:rPr>
      </w:pPr>
      <w:r w:rsidRPr="00F54DC7">
        <w:rPr>
          <w:rFonts w:cs="Arial"/>
          <w:szCs w:val="20"/>
        </w:rPr>
        <w:t>Postopek oddaje javnega naročila se izvaja na podlagi veljavnega zakona in podzakonskih aktov, ki urejajo javno naročanje, v skladu z veljavno zakonodajo, ki ureja področje javnih financ ter področj</w:t>
      </w:r>
      <w:r w:rsidR="009F5209">
        <w:rPr>
          <w:rFonts w:cs="Arial"/>
          <w:szCs w:val="20"/>
        </w:rPr>
        <w:t>a</w:t>
      </w:r>
      <w:r w:rsidRPr="00F54DC7">
        <w:rPr>
          <w:rFonts w:cs="Arial"/>
          <w:szCs w:val="20"/>
        </w:rPr>
        <w:t>, ki je predmet javnega naročila.</w:t>
      </w:r>
    </w:p>
    <w:p w14:paraId="47CC6589" w14:textId="55427E1E" w:rsidR="009C58AC" w:rsidRPr="00F54DC7" w:rsidRDefault="009C58AC" w:rsidP="007D5282">
      <w:pPr>
        <w:spacing w:line="260" w:lineRule="exact"/>
        <w:rPr>
          <w:rFonts w:cs="Arial"/>
          <w:szCs w:val="20"/>
        </w:rPr>
      </w:pPr>
    </w:p>
    <w:p w14:paraId="72ED2D45" w14:textId="77777777" w:rsidR="009C58AC" w:rsidRPr="00F54DC7" w:rsidRDefault="009C58AC" w:rsidP="007D5282">
      <w:pPr>
        <w:spacing w:line="260" w:lineRule="exact"/>
        <w:rPr>
          <w:rFonts w:cs="Arial"/>
          <w:szCs w:val="20"/>
        </w:rPr>
      </w:pPr>
    </w:p>
    <w:p w14:paraId="65C9BB10" w14:textId="1AFBD2A2" w:rsidR="001A4FA6" w:rsidRPr="00F54DC7" w:rsidRDefault="00C91BF6">
      <w:pPr>
        <w:pStyle w:val="Naslov1"/>
        <w:numPr>
          <w:ilvl w:val="0"/>
          <w:numId w:val="13"/>
        </w:numPr>
        <w:spacing w:before="0" w:beforeAutospacing="0" w:after="0" w:afterAutospacing="0" w:line="260" w:lineRule="exact"/>
        <w:ind w:left="357" w:hanging="357"/>
        <w:rPr>
          <w:rFonts w:cs="Arial"/>
        </w:rPr>
      </w:pPr>
      <w:bookmarkStart w:id="20" w:name="_Toc336851735"/>
      <w:bookmarkStart w:id="21" w:name="_Toc336851783"/>
      <w:bookmarkStart w:id="22" w:name="_Toc237864501"/>
      <w:r w:rsidRPr="00F54DC7">
        <w:rPr>
          <w:rFonts w:cs="Arial"/>
        </w:rPr>
        <w:t xml:space="preserve">TEMELJNA PRAVILA </w:t>
      </w:r>
      <w:bookmarkStart w:id="23" w:name="_Toc40090685"/>
      <w:bookmarkStart w:id="24" w:name="_Toc40097904"/>
      <w:bookmarkStart w:id="25" w:name="_Toc336851736"/>
      <w:bookmarkStart w:id="26" w:name="_Toc336851784"/>
      <w:bookmarkEnd w:id="20"/>
      <w:bookmarkEnd w:id="21"/>
      <w:bookmarkEnd w:id="23"/>
      <w:bookmarkEnd w:id="24"/>
      <w:r w:rsidR="003670E2" w:rsidRPr="00F54DC7">
        <w:rPr>
          <w:rFonts w:cs="Arial"/>
        </w:rPr>
        <w:t>ZA DOSTOP, OBVESTILA IN POJASNILA DOKUMENTACIJE V ZVEZI Z ODDAJO JAVNEGA NAROČILA</w:t>
      </w:r>
      <w:bookmarkEnd w:id="22"/>
    </w:p>
    <w:p w14:paraId="1550EDC1" w14:textId="77777777" w:rsidR="001A4FA6" w:rsidRPr="00F54DC7" w:rsidRDefault="001A4FA6" w:rsidP="007D5282">
      <w:pPr>
        <w:pStyle w:val="Naslov1"/>
        <w:numPr>
          <w:ilvl w:val="0"/>
          <w:numId w:val="0"/>
        </w:numPr>
        <w:spacing w:before="0" w:beforeAutospacing="0" w:after="0" w:afterAutospacing="0" w:line="260" w:lineRule="exact"/>
        <w:rPr>
          <w:rFonts w:cs="Arial"/>
        </w:rPr>
      </w:pPr>
    </w:p>
    <w:p w14:paraId="2FD1574A" w14:textId="0865FDF8" w:rsidR="00400A3C" w:rsidRPr="00F54DC7" w:rsidRDefault="001654B9">
      <w:pPr>
        <w:pStyle w:val="Naslov2"/>
        <w:numPr>
          <w:ilvl w:val="1"/>
          <w:numId w:val="13"/>
        </w:numPr>
        <w:spacing w:line="260" w:lineRule="exact"/>
        <w:ind w:left="567" w:hanging="567"/>
        <w:rPr>
          <w:rFonts w:cs="Arial"/>
          <w:szCs w:val="20"/>
        </w:rPr>
      </w:pPr>
      <w:bookmarkStart w:id="27" w:name="_Toc237864502"/>
      <w:r w:rsidRPr="00F54DC7">
        <w:rPr>
          <w:rFonts w:cs="Arial"/>
          <w:szCs w:val="20"/>
        </w:rPr>
        <w:t xml:space="preserve">Dostop do </w:t>
      </w:r>
      <w:bookmarkEnd w:id="25"/>
      <w:bookmarkEnd w:id="26"/>
      <w:r w:rsidR="00B372BE" w:rsidRPr="00F54DC7">
        <w:rPr>
          <w:rFonts w:cs="Arial"/>
          <w:szCs w:val="20"/>
        </w:rPr>
        <w:t>dokumentacije v zvezi z oddajo javnega naročila</w:t>
      </w:r>
      <w:bookmarkEnd w:id="27"/>
    </w:p>
    <w:p w14:paraId="0D0E8834" w14:textId="77777777" w:rsidR="001673C6" w:rsidRPr="00F54DC7" w:rsidRDefault="001673C6" w:rsidP="007D5282">
      <w:pPr>
        <w:spacing w:line="260" w:lineRule="exact"/>
        <w:rPr>
          <w:rFonts w:cs="Arial"/>
        </w:rPr>
      </w:pPr>
    </w:p>
    <w:p w14:paraId="5FC2F55F" w14:textId="77777777" w:rsidR="00B372BE" w:rsidRPr="00F54DC7" w:rsidRDefault="00B372BE" w:rsidP="007D5282">
      <w:pPr>
        <w:spacing w:line="260" w:lineRule="exact"/>
        <w:rPr>
          <w:rFonts w:cs="Arial"/>
          <w:szCs w:val="20"/>
        </w:rPr>
      </w:pPr>
      <w:r w:rsidRPr="00F54DC7">
        <w:rPr>
          <w:rFonts w:cs="Arial"/>
          <w:szCs w:val="20"/>
        </w:rPr>
        <w:t>Dokumentacija v zvezi z oddajo javnega naročila je objavljena v okviru objave tega naročila na portalu</w:t>
      </w:r>
    </w:p>
    <w:p w14:paraId="554C2E21" w14:textId="77777777" w:rsidR="00B372BE" w:rsidRPr="00F54DC7" w:rsidRDefault="00B372BE" w:rsidP="007D5282">
      <w:pPr>
        <w:spacing w:line="260" w:lineRule="exact"/>
        <w:rPr>
          <w:rFonts w:cs="Arial"/>
          <w:szCs w:val="20"/>
        </w:rPr>
      </w:pPr>
      <w:r w:rsidRPr="00F54DC7">
        <w:rPr>
          <w:rFonts w:cs="Arial"/>
          <w:szCs w:val="20"/>
        </w:rPr>
        <w:t>javnih naročil.</w:t>
      </w:r>
    </w:p>
    <w:p w14:paraId="70816544" w14:textId="77777777" w:rsidR="006A4EB6" w:rsidRPr="00F54DC7" w:rsidRDefault="006A4EB6" w:rsidP="007D5282">
      <w:pPr>
        <w:spacing w:line="260" w:lineRule="exact"/>
        <w:rPr>
          <w:rFonts w:cs="Arial"/>
        </w:rPr>
      </w:pPr>
    </w:p>
    <w:p w14:paraId="2F16C4B0" w14:textId="68F4E568" w:rsidR="006A4EB6" w:rsidRPr="00F54DC7" w:rsidRDefault="006A4EB6" w:rsidP="007D5282">
      <w:pPr>
        <w:spacing w:line="260" w:lineRule="exact"/>
        <w:rPr>
          <w:rFonts w:cs="Arial"/>
        </w:rPr>
      </w:pPr>
      <w:r w:rsidRPr="00F54DC7">
        <w:rPr>
          <w:rFonts w:cs="Arial"/>
        </w:rPr>
        <w:t xml:space="preserve">Odkupnine za </w:t>
      </w:r>
      <w:r w:rsidR="00003933" w:rsidRPr="00F54DC7">
        <w:rPr>
          <w:rFonts w:cs="Arial"/>
        </w:rPr>
        <w:t>dokumentacijo v zvezi z oddajo javnega naročila</w:t>
      </w:r>
      <w:r w:rsidRPr="00F54DC7">
        <w:rPr>
          <w:rFonts w:cs="Arial"/>
        </w:rPr>
        <w:t xml:space="preserve"> ni.</w:t>
      </w:r>
    </w:p>
    <w:p w14:paraId="15797C23" w14:textId="77777777" w:rsidR="006B0B88" w:rsidRPr="00F54DC7" w:rsidRDefault="006B0B88" w:rsidP="007D5282">
      <w:pPr>
        <w:spacing w:line="260" w:lineRule="exact"/>
        <w:rPr>
          <w:rFonts w:cs="Arial"/>
        </w:rPr>
      </w:pPr>
    </w:p>
    <w:p w14:paraId="4A246EA0" w14:textId="5AD51562" w:rsidR="00400A3C" w:rsidRPr="00F54DC7" w:rsidRDefault="001654B9">
      <w:pPr>
        <w:pStyle w:val="Naslov2"/>
        <w:numPr>
          <w:ilvl w:val="1"/>
          <w:numId w:val="13"/>
        </w:numPr>
        <w:spacing w:line="260" w:lineRule="exact"/>
        <w:ind w:left="567" w:hanging="567"/>
        <w:rPr>
          <w:rFonts w:cs="Arial"/>
          <w:szCs w:val="20"/>
        </w:rPr>
      </w:pPr>
      <w:bookmarkStart w:id="28" w:name="_Toc336851737"/>
      <w:bookmarkStart w:id="29" w:name="_Toc336851785"/>
      <w:bookmarkStart w:id="30" w:name="_Toc237864503"/>
      <w:r w:rsidRPr="00F54DC7">
        <w:rPr>
          <w:rFonts w:cs="Arial"/>
          <w:szCs w:val="20"/>
        </w:rPr>
        <w:t>Obvestila in pojasnila v zvezi z dokumentacijo</w:t>
      </w:r>
      <w:bookmarkEnd w:id="28"/>
      <w:bookmarkEnd w:id="29"/>
      <w:r w:rsidRPr="00F54DC7">
        <w:rPr>
          <w:rFonts w:cs="Arial"/>
          <w:szCs w:val="20"/>
        </w:rPr>
        <w:t xml:space="preserve"> za oddajo javnega naročila</w:t>
      </w:r>
      <w:bookmarkEnd w:id="30"/>
    </w:p>
    <w:p w14:paraId="72B4D31A" w14:textId="77777777" w:rsidR="008E4247" w:rsidRPr="00F54DC7" w:rsidRDefault="008E4247" w:rsidP="007D5282">
      <w:pPr>
        <w:spacing w:line="260" w:lineRule="exact"/>
        <w:rPr>
          <w:rFonts w:cs="Arial"/>
        </w:rPr>
      </w:pPr>
    </w:p>
    <w:p w14:paraId="4171B6E1" w14:textId="0DE6483C" w:rsidR="008C1A89" w:rsidRPr="00F54DC7" w:rsidRDefault="008C1A89" w:rsidP="007D5282">
      <w:pPr>
        <w:spacing w:line="260" w:lineRule="exact"/>
        <w:rPr>
          <w:rFonts w:cs="Arial"/>
          <w:szCs w:val="20"/>
        </w:rPr>
      </w:pPr>
      <w:r w:rsidRPr="00F54DC7">
        <w:rPr>
          <w:rFonts w:cs="Arial"/>
          <w:szCs w:val="20"/>
        </w:rPr>
        <w:t>Komunikacija s ponudniki o vprašanjih v zvezi z vsebino naročila in v zvezi s pripravo ponudbe poteka preko portala javnih naročil.</w:t>
      </w:r>
      <w:r w:rsidR="00B963A6">
        <w:rPr>
          <w:rFonts w:cs="Arial"/>
          <w:szCs w:val="20"/>
        </w:rPr>
        <w:t xml:space="preserve"> </w:t>
      </w:r>
    </w:p>
    <w:p w14:paraId="4281C036" w14:textId="77777777" w:rsidR="008C1A89" w:rsidRPr="00F54DC7" w:rsidRDefault="008C1A89" w:rsidP="007D5282">
      <w:pPr>
        <w:spacing w:line="260" w:lineRule="exact"/>
        <w:rPr>
          <w:rFonts w:cs="Arial"/>
          <w:szCs w:val="20"/>
        </w:rPr>
      </w:pPr>
    </w:p>
    <w:p w14:paraId="06B7B5BB" w14:textId="77777777" w:rsidR="008C1A89" w:rsidRPr="00F54DC7" w:rsidRDefault="008C1A89" w:rsidP="007D5282">
      <w:pPr>
        <w:spacing w:line="260" w:lineRule="exact"/>
        <w:rPr>
          <w:rFonts w:eastAsia="Times New Roman" w:cs="Arial"/>
          <w:szCs w:val="20"/>
          <w:lang w:eastAsia="sl-SI"/>
        </w:rPr>
      </w:pPr>
      <w:r w:rsidRPr="00F54DC7">
        <w:rPr>
          <w:rFonts w:eastAsia="Times New Roman" w:cs="Arial"/>
          <w:szCs w:val="20"/>
          <w:lang w:eastAsia="sl-SI"/>
        </w:rPr>
        <w:t xml:space="preserve">Naročnik bo zahtevo za pojasnilo dokumentacije v zvezi z oddajo javnega naročila oziroma kakršnokoli drugo vprašanje v zvezi z naročilom štel kot pravočasno, če bo na portalu javnih naročil zastavljeno najkasneje do dneva in ure, kot je to določeno v obvestilu o naročilu, objavljenem na portalu javnih naročil. </w:t>
      </w:r>
    </w:p>
    <w:p w14:paraId="50C37FCE" w14:textId="77777777" w:rsidR="008C1A89" w:rsidRPr="00F54DC7" w:rsidRDefault="008C1A89" w:rsidP="007D5282">
      <w:pPr>
        <w:spacing w:line="260" w:lineRule="exact"/>
        <w:rPr>
          <w:rFonts w:eastAsia="Times New Roman" w:cs="Arial"/>
          <w:szCs w:val="20"/>
          <w:lang w:eastAsia="sl-SI"/>
        </w:rPr>
      </w:pPr>
    </w:p>
    <w:p w14:paraId="566C4110" w14:textId="08DC6849" w:rsidR="0097104A" w:rsidRDefault="009C58AC" w:rsidP="007D5282">
      <w:pPr>
        <w:spacing w:line="260" w:lineRule="exact"/>
        <w:rPr>
          <w:rFonts w:eastAsia="Times New Roman" w:cs="Arial"/>
          <w:szCs w:val="20"/>
          <w:lang w:eastAsia="sl-SI"/>
        </w:rPr>
      </w:pPr>
      <w:r w:rsidRPr="00F54DC7">
        <w:rPr>
          <w:rFonts w:eastAsia="Times New Roman" w:cs="Arial"/>
          <w:szCs w:val="20"/>
          <w:lang w:eastAsia="sl-SI"/>
        </w:rPr>
        <w:t>Na zahteve za pojasnila oziroma druga vprašanja v zvezi z naročilom, zastavljena po tem roku, naročnik ne bo odgovarjal. Prav tako naročnik ne bo odgovarjal na komentarje.</w:t>
      </w:r>
    </w:p>
    <w:p w14:paraId="6AC6D68C" w14:textId="77777777" w:rsidR="00A76D68" w:rsidRDefault="00A76D68" w:rsidP="007D5282">
      <w:pPr>
        <w:spacing w:line="260" w:lineRule="exact"/>
        <w:rPr>
          <w:rFonts w:eastAsia="Times New Roman" w:cs="Arial"/>
          <w:szCs w:val="20"/>
          <w:lang w:eastAsia="sl-SI"/>
        </w:rPr>
      </w:pPr>
    </w:p>
    <w:p w14:paraId="3E50C236" w14:textId="77777777" w:rsidR="00BE53CB" w:rsidRDefault="00BE53CB" w:rsidP="007D5282">
      <w:pPr>
        <w:spacing w:line="260" w:lineRule="exact"/>
        <w:rPr>
          <w:rFonts w:eastAsia="Times New Roman" w:cs="Arial"/>
          <w:szCs w:val="20"/>
          <w:lang w:eastAsia="sl-SI"/>
        </w:rPr>
      </w:pPr>
    </w:p>
    <w:p w14:paraId="56257011" w14:textId="23F5365F" w:rsidR="00BE53CB" w:rsidRDefault="00BE53CB" w:rsidP="00D73150">
      <w:pPr>
        <w:pStyle w:val="Naslov2"/>
        <w:numPr>
          <w:ilvl w:val="1"/>
          <w:numId w:val="13"/>
        </w:numPr>
        <w:spacing w:line="260" w:lineRule="exact"/>
        <w:ind w:left="567" w:hanging="567"/>
        <w:rPr>
          <w:rFonts w:cs="Arial"/>
          <w:szCs w:val="20"/>
          <w:lang w:eastAsia="sl-SI"/>
        </w:rPr>
      </w:pPr>
      <w:bookmarkStart w:id="31" w:name="_Toc237864504"/>
      <w:r w:rsidRPr="00B63184">
        <w:rPr>
          <w:rFonts w:cs="Arial"/>
          <w:szCs w:val="20"/>
        </w:rPr>
        <w:t>Zeleno javno naročanje</w:t>
      </w:r>
      <w:bookmarkEnd w:id="31"/>
    </w:p>
    <w:p w14:paraId="0FE14900" w14:textId="77777777" w:rsidR="00BE53CB" w:rsidRDefault="00BE53CB" w:rsidP="007D5282">
      <w:pPr>
        <w:spacing w:line="260" w:lineRule="exact"/>
        <w:rPr>
          <w:rFonts w:eastAsia="Times New Roman" w:cs="Arial"/>
          <w:szCs w:val="20"/>
          <w:lang w:eastAsia="sl-SI"/>
        </w:rPr>
      </w:pPr>
    </w:p>
    <w:p w14:paraId="60422539" w14:textId="238A7E16" w:rsidR="00BE53CB" w:rsidRDefault="00AD5377" w:rsidP="00BE53CB">
      <w:pPr>
        <w:spacing w:line="260" w:lineRule="exact"/>
        <w:rPr>
          <w:rFonts w:cs="Arial"/>
          <w:szCs w:val="20"/>
        </w:rPr>
      </w:pPr>
      <w:r>
        <w:rPr>
          <w:rFonts w:cs="Arial"/>
          <w:szCs w:val="20"/>
        </w:rPr>
        <w:t>Ponujeni gospodinjski aparati</w:t>
      </w:r>
      <w:r w:rsidR="00BE53CB">
        <w:rPr>
          <w:rFonts w:cs="Arial"/>
          <w:szCs w:val="20"/>
        </w:rPr>
        <w:t xml:space="preserve"> mora</w:t>
      </w:r>
      <w:r>
        <w:rPr>
          <w:rFonts w:cs="Arial"/>
          <w:szCs w:val="20"/>
        </w:rPr>
        <w:t>jo</w:t>
      </w:r>
      <w:r w:rsidR="00BE53CB">
        <w:rPr>
          <w:rFonts w:cs="Arial"/>
          <w:szCs w:val="20"/>
        </w:rPr>
        <w:t xml:space="preserve"> izpolnjevati najmanj tehnične zahteve, navedene v tej dokumentaciji za oddajo naročila in iz prilog</w:t>
      </w:r>
      <w:r w:rsidR="00762F5B">
        <w:rPr>
          <w:rFonts w:cs="Arial"/>
          <w:szCs w:val="20"/>
        </w:rPr>
        <w:t xml:space="preserve">e Tehnične specifikacije. </w:t>
      </w:r>
      <w:r w:rsidR="00143766">
        <w:rPr>
          <w:rFonts w:cs="Arial"/>
          <w:szCs w:val="20"/>
        </w:rPr>
        <w:t xml:space="preserve">Ponudnik mora predmet naročila, navedenega v razpisni dokumentaciji, izvesti tako, </w:t>
      </w:r>
      <w:r w:rsidR="00C70811">
        <w:rPr>
          <w:rFonts w:cs="Arial"/>
          <w:szCs w:val="20"/>
        </w:rPr>
        <w:t xml:space="preserve">da bo izpolnjeval </w:t>
      </w:r>
      <w:proofErr w:type="spellStart"/>
      <w:r w:rsidR="00C70811">
        <w:rPr>
          <w:rFonts w:cs="Arial"/>
          <w:szCs w:val="20"/>
        </w:rPr>
        <w:t>okoljske</w:t>
      </w:r>
      <w:proofErr w:type="spellEnd"/>
      <w:r w:rsidR="00C70811">
        <w:rPr>
          <w:rFonts w:cs="Arial"/>
          <w:szCs w:val="20"/>
        </w:rPr>
        <w:t xml:space="preserve"> cilje skladno z Uredbo o zelenem javnem naročanju (</w:t>
      </w:r>
      <w:r w:rsidR="00C70811" w:rsidRPr="00C70811">
        <w:rPr>
          <w:rFonts w:cs="Arial"/>
          <w:szCs w:val="20"/>
        </w:rPr>
        <w:t>Uradni list RS, št. </w:t>
      </w:r>
      <w:hyperlink r:id="rId13" w:tgtFrame="_blank" w:tooltip="Uredba o zelenem javnem naročanju" w:history="1">
        <w:r w:rsidR="00C70811" w:rsidRPr="00C70811">
          <w:rPr>
            <w:rStyle w:val="Hiperpovezava"/>
            <w:rFonts w:cs="Arial"/>
            <w:szCs w:val="20"/>
          </w:rPr>
          <w:t>51/17</w:t>
        </w:r>
      </w:hyperlink>
      <w:r w:rsidR="00C70811" w:rsidRPr="00C70811">
        <w:rPr>
          <w:rFonts w:cs="Arial"/>
          <w:szCs w:val="20"/>
        </w:rPr>
        <w:t>, </w:t>
      </w:r>
      <w:hyperlink r:id="rId14" w:tgtFrame="_blank" w:tooltip="Uredba o spremembah in dopolnitvah Uredbe o zelenem javnem naročanju" w:history="1">
        <w:r w:rsidR="00C70811" w:rsidRPr="00C70811">
          <w:rPr>
            <w:rStyle w:val="Hiperpovezava"/>
            <w:rFonts w:cs="Arial"/>
            <w:szCs w:val="20"/>
          </w:rPr>
          <w:t>64/19</w:t>
        </w:r>
      </w:hyperlink>
      <w:r w:rsidR="00C70811" w:rsidRPr="00C70811">
        <w:rPr>
          <w:rFonts w:cs="Arial"/>
          <w:szCs w:val="20"/>
        </w:rPr>
        <w:t>, </w:t>
      </w:r>
      <w:hyperlink r:id="rId15" w:tgtFrame="_blank" w:tooltip="Uredba o spremembah in dopolnitvah Uredbe o zelenem javnem naročanju" w:history="1">
        <w:r w:rsidR="00C70811" w:rsidRPr="00C70811">
          <w:rPr>
            <w:rStyle w:val="Hiperpovezava"/>
            <w:rFonts w:cs="Arial"/>
            <w:szCs w:val="20"/>
          </w:rPr>
          <w:t>121/21</w:t>
        </w:r>
      </w:hyperlink>
      <w:r w:rsidR="00C70811" w:rsidRPr="00C70811">
        <w:rPr>
          <w:rFonts w:cs="Arial"/>
          <w:szCs w:val="20"/>
        </w:rPr>
        <w:t>, </w:t>
      </w:r>
      <w:hyperlink r:id="rId16" w:tgtFrame="_blank" w:tooltip="Uredba o spremembi Uredbe o zelenem javnem naročanju" w:history="1">
        <w:r w:rsidR="00C70811" w:rsidRPr="00C70811">
          <w:rPr>
            <w:rStyle w:val="Hiperpovezava"/>
            <w:rFonts w:cs="Arial"/>
            <w:szCs w:val="20"/>
          </w:rPr>
          <w:t>132/23</w:t>
        </w:r>
      </w:hyperlink>
      <w:r w:rsidR="00C70811" w:rsidRPr="00C70811">
        <w:rPr>
          <w:rFonts w:cs="Arial"/>
          <w:szCs w:val="20"/>
        </w:rPr>
        <w:t> in </w:t>
      </w:r>
      <w:hyperlink r:id="rId17" w:tgtFrame="_blank" w:tooltip="Uredba o spremembah in dopolnitvah Uredbe o zelenem javnem naročanju" w:history="1">
        <w:r w:rsidR="00C70811" w:rsidRPr="00C70811">
          <w:rPr>
            <w:rStyle w:val="Hiperpovezava"/>
            <w:rFonts w:cs="Arial"/>
            <w:szCs w:val="20"/>
          </w:rPr>
          <w:t>43/25</w:t>
        </w:r>
      </w:hyperlink>
      <w:r w:rsidR="00C70811">
        <w:rPr>
          <w:rFonts w:cs="Arial"/>
          <w:szCs w:val="20"/>
        </w:rPr>
        <w:t xml:space="preserve"> – dalje Uredba). </w:t>
      </w:r>
    </w:p>
    <w:p w14:paraId="02F996A7" w14:textId="77777777" w:rsidR="00A76D68" w:rsidRDefault="00A76D68" w:rsidP="007D5282">
      <w:pPr>
        <w:spacing w:line="260" w:lineRule="exact"/>
        <w:rPr>
          <w:rFonts w:eastAsia="Times New Roman" w:cs="Arial"/>
          <w:szCs w:val="20"/>
          <w:lang w:eastAsia="sl-SI"/>
        </w:rPr>
      </w:pPr>
    </w:p>
    <w:p w14:paraId="4A384CAC" w14:textId="77777777" w:rsidR="008807BC" w:rsidRPr="00F54DC7" w:rsidRDefault="008807BC" w:rsidP="007D5282">
      <w:pPr>
        <w:spacing w:line="260" w:lineRule="exact"/>
        <w:rPr>
          <w:rFonts w:cs="Arial"/>
        </w:rPr>
      </w:pPr>
    </w:p>
    <w:p w14:paraId="51EF6A95" w14:textId="14291408" w:rsidR="00400A3C" w:rsidRPr="00F54DC7" w:rsidRDefault="005E12E5">
      <w:pPr>
        <w:pStyle w:val="Naslov1"/>
        <w:numPr>
          <w:ilvl w:val="0"/>
          <w:numId w:val="13"/>
        </w:numPr>
        <w:spacing w:before="0" w:beforeAutospacing="0" w:after="0" w:afterAutospacing="0" w:line="260" w:lineRule="exact"/>
        <w:ind w:left="357" w:hanging="357"/>
        <w:rPr>
          <w:rFonts w:cs="Arial"/>
          <w:caps w:val="0"/>
        </w:rPr>
      </w:pPr>
      <w:bookmarkStart w:id="32" w:name="_Toc336851738"/>
      <w:bookmarkStart w:id="33" w:name="_Toc336851786"/>
      <w:bookmarkStart w:id="34" w:name="_Toc237864505"/>
      <w:r w:rsidRPr="00F54DC7">
        <w:rPr>
          <w:rFonts w:cs="Arial"/>
          <w:caps w:val="0"/>
        </w:rPr>
        <w:t>SESTAVA DOKUMENTACIJE</w:t>
      </w:r>
      <w:bookmarkEnd w:id="32"/>
      <w:bookmarkEnd w:id="33"/>
      <w:r w:rsidR="001654B9" w:rsidRPr="00F54DC7">
        <w:rPr>
          <w:rFonts w:cs="Arial"/>
          <w:caps w:val="0"/>
        </w:rPr>
        <w:t xml:space="preserve"> </w:t>
      </w:r>
      <w:r w:rsidR="007912B1" w:rsidRPr="00F54DC7">
        <w:rPr>
          <w:rFonts w:cs="Arial"/>
          <w:caps w:val="0"/>
        </w:rPr>
        <w:t>V ZVEZI Z ODDAJO JAVNEGA NAROČILA</w:t>
      </w:r>
      <w:bookmarkEnd w:id="34"/>
    </w:p>
    <w:p w14:paraId="68D8B30A" w14:textId="77777777" w:rsidR="008E4247" w:rsidRPr="00F54DC7" w:rsidRDefault="008E4247" w:rsidP="007D5282">
      <w:pPr>
        <w:spacing w:line="260" w:lineRule="exact"/>
        <w:rPr>
          <w:rFonts w:cs="Arial"/>
        </w:rPr>
      </w:pPr>
    </w:p>
    <w:p w14:paraId="5C596976" w14:textId="4E499296" w:rsidR="00296BE1" w:rsidRPr="00F54DC7" w:rsidRDefault="00003933" w:rsidP="007D5282">
      <w:pPr>
        <w:spacing w:line="260" w:lineRule="exact"/>
        <w:rPr>
          <w:rFonts w:cs="Arial"/>
          <w:szCs w:val="20"/>
        </w:rPr>
      </w:pPr>
      <w:r w:rsidRPr="00F54DC7">
        <w:rPr>
          <w:rFonts w:cs="Arial"/>
          <w:szCs w:val="20"/>
        </w:rPr>
        <w:t>Dokumentacijo v zvezi z oddajo javnega naročila</w:t>
      </w:r>
      <w:r w:rsidR="00296BE1" w:rsidRPr="00F54DC7">
        <w:rPr>
          <w:rFonts w:cs="Arial"/>
          <w:szCs w:val="20"/>
        </w:rPr>
        <w:t xml:space="preserve"> sestavljajo:</w:t>
      </w:r>
    </w:p>
    <w:p w14:paraId="24DB158C" w14:textId="054A7E28" w:rsidR="00452295" w:rsidRPr="00F54DC7" w:rsidRDefault="00003933">
      <w:pPr>
        <w:numPr>
          <w:ilvl w:val="0"/>
          <w:numId w:val="9"/>
        </w:numPr>
        <w:spacing w:line="260" w:lineRule="exact"/>
        <w:rPr>
          <w:rFonts w:cs="Arial"/>
          <w:szCs w:val="20"/>
        </w:rPr>
      </w:pPr>
      <w:r w:rsidRPr="00F54DC7">
        <w:rPr>
          <w:rFonts w:cs="Arial"/>
          <w:szCs w:val="20"/>
        </w:rPr>
        <w:lastRenderedPageBreak/>
        <w:t>n</w:t>
      </w:r>
      <w:r w:rsidR="00452295" w:rsidRPr="00F54DC7">
        <w:rPr>
          <w:rFonts w:cs="Arial"/>
          <w:szCs w:val="20"/>
        </w:rPr>
        <w:t>avodil</w:t>
      </w:r>
      <w:r w:rsidRPr="00F54DC7">
        <w:rPr>
          <w:rFonts w:cs="Arial"/>
          <w:szCs w:val="20"/>
        </w:rPr>
        <w:t>o</w:t>
      </w:r>
      <w:r w:rsidR="00452295" w:rsidRPr="00F54DC7">
        <w:rPr>
          <w:rFonts w:cs="Arial"/>
          <w:szCs w:val="20"/>
        </w:rPr>
        <w:t xml:space="preserve"> gospodarskim subjektom za pripravo ponudbe,</w:t>
      </w:r>
    </w:p>
    <w:p w14:paraId="527D0795" w14:textId="7C89A70D" w:rsidR="00452295" w:rsidRPr="00F54DC7" w:rsidRDefault="00003933">
      <w:pPr>
        <w:numPr>
          <w:ilvl w:val="0"/>
          <w:numId w:val="9"/>
        </w:numPr>
        <w:spacing w:line="260" w:lineRule="exact"/>
        <w:rPr>
          <w:rFonts w:cs="Arial"/>
          <w:szCs w:val="20"/>
        </w:rPr>
      </w:pPr>
      <w:r w:rsidRPr="00F54DC7">
        <w:rPr>
          <w:rFonts w:cs="Arial"/>
          <w:szCs w:val="20"/>
        </w:rPr>
        <w:t>o</w:t>
      </w:r>
      <w:r w:rsidR="00452295" w:rsidRPr="00F54DC7">
        <w:rPr>
          <w:rFonts w:cs="Arial"/>
          <w:szCs w:val="20"/>
        </w:rPr>
        <w:t>brazec »Predračun – rekapitulacija« (Word</w:t>
      </w:r>
      <w:r w:rsidR="00E05A5D">
        <w:rPr>
          <w:rFonts w:cs="Arial"/>
          <w:szCs w:val="20"/>
        </w:rPr>
        <w:t>,</w:t>
      </w:r>
      <w:r w:rsidR="00452295" w:rsidRPr="00F54DC7">
        <w:rPr>
          <w:rFonts w:cs="Arial"/>
          <w:szCs w:val="20"/>
        </w:rPr>
        <w:t xml:space="preserve"> </w:t>
      </w:r>
      <w:r w:rsidR="00E05A5D">
        <w:rPr>
          <w:rFonts w:cs="Arial"/>
          <w:szCs w:val="20"/>
        </w:rPr>
        <w:t xml:space="preserve">se naloži v </w:t>
      </w:r>
      <w:proofErr w:type="spellStart"/>
      <w:r w:rsidR="00E05A5D">
        <w:rPr>
          <w:rFonts w:cs="Arial"/>
          <w:szCs w:val="20"/>
        </w:rPr>
        <w:t>eJN</w:t>
      </w:r>
      <w:proofErr w:type="spellEnd"/>
      <w:r w:rsidR="00E05A5D">
        <w:rPr>
          <w:rFonts w:cs="Arial"/>
          <w:szCs w:val="20"/>
        </w:rPr>
        <w:t>),</w:t>
      </w:r>
    </w:p>
    <w:p w14:paraId="2198BE11" w14:textId="40DF00DD" w:rsidR="00452295" w:rsidRPr="00F54DC7" w:rsidRDefault="00452295">
      <w:pPr>
        <w:numPr>
          <w:ilvl w:val="0"/>
          <w:numId w:val="9"/>
        </w:numPr>
        <w:spacing w:line="260" w:lineRule="exact"/>
        <w:rPr>
          <w:rFonts w:cs="Arial"/>
          <w:szCs w:val="20"/>
        </w:rPr>
      </w:pPr>
      <w:r w:rsidRPr="00F54DC7">
        <w:rPr>
          <w:rFonts w:cs="Arial"/>
          <w:szCs w:val="20"/>
        </w:rPr>
        <w:t xml:space="preserve">obrazec »Predračun – </w:t>
      </w:r>
      <w:r w:rsidR="00A06B72">
        <w:rPr>
          <w:rFonts w:cs="Arial"/>
          <w:szCs w:val="20"/>
        </w:rPr>
        <w:t>o</w:t>
      </w:r>
      <w:r w:rsidR="00C21889">
        <w:rPr>
          <w:rFonts w:cs="Arial"/>
          <w:szCs w:val="20"/>
        </w:rPr>
        <w:t xml:space="preserve">pis </w:t>
      </w:r>
      <w:r w:rsidR="00231DF6">
        <w:rPr>
          <w:rFonts w:cs="Arial"/>
          <w:szCs w:val="20"/>
        </w:rPr>
        <w:t>aparatov</w:t>
      </w:r>
      <w:r w:rsidRPr="00F54DC7">
        <w:rPr>
          <w:rFonts w:cs="Arial"/>
          <w:szCs w:val="20"/>
        </w:rPr>
        <w:t xml:space="preserve">« (Excel), </w:t>
      </w:r>
    </w:p>
    <w:p w14:paraId="0344BAAF" w14:textId="056B6767" w:rsidR="00452295" w:rsidRPr="00F54DC7" w:rsidRDefault="00452295">
      <w:pPr>
        <w:pStyle w:val="Odstavekseznama"/>
        <w:numPr>
          <w:ilvl w:val="0"/>
          <w:numId w:val="9"/>
        </w:numPr>
        <w:spacing w:line="260" w:lineRule="exact"/>
        <w:rPr>
          <w:rFonts w:cs="Arial"/>
          <w:szCs w:val="20"/>
        </w:rPr>
      </w:pPr>
      <w:r w:rsidRPr="00F54DC7">
        <w:rPr>
          <w:rFonts w:cs="Arial"/>
          <w:szCs w:val="20"/>
        </w:rPr>
        <w:t>obrazec »Prijava«,</w:t>
      </w:r>
    </w:p>
    <w:p w14:paraId="7BC04AF8" w14:textId="4C218A6D" w:rsidR="00452295" w:rsidRPr="00F54DC7" w:rsidRDefault="00452295">
      <w:pPr>
        <w:numPr>
          <w:ilvl w:val="0"/>
          <w:numId w:val="9"/>
        </w:numPr>
        <w:spacing w:line="260" w:lineRule="exact"/>
        <w:rPr>
          <w:rFonts w:cs="Arial"/>
          <w:szCs w:val="20"/>
        </w:rPr>
      </w:pPr>
      <w:r w:rsidRPr="00F54DC7">
        <w:rPr>
          <w:rFonts w:cs="Arial"/>
          <w:szCs w:val="20"/>
        </w:rPr>
        <w:t>obrazec »Izjava za ponudnika«,</w:t>
      </w:r>
    </w:p>
    <w:p w14:paraId="3DC8430D" w14:textId="3B0A11DA" w:rsidR="00572E37" w:rsidRPr="00F54DC7" w:rsidRDefault="0007698A">
      <w:pPr>
        <w:numPr>
          <w:ilvl w:val="0"/>
          <w:numId w:val="9"/>
        </w:numPr>
        <w:spacing w:line="260" w:lineRule="exact"/>
        <w:rPr>
          <w:rFonts w:cs="Arial"/>
          <w:szCs w:val="20"/>
        </w:rPr>
      </w:pPr>
      <w:r w:rsidRPr="00F54DC7">
        <w:rPr>
          <w:rFonts w:cs="Arial"/>
          <w:szCs w:val="20"/>
        </w:rPr>
        <w:t xml:space="preserve">obrazec »Izjava za </w:t>
      </w:r>
      <w:r w:rsidR="009B476B">
        <w:rPr>
          <w:rFonts w:cs="Arial"/>
          <w:szCs w:val="20"/>
        </w:rPr>
        <w:t>ostale</w:t>
      </w:r>
      <w:r w:rsidRPr="00F54DC7">
        <w:rPr>
          <w:rFonts w:cs="Arial"/>
          <w:szCs w:val="20"/>
        </w:rPr>
        <w:t xml:space="preserve"> gospodarske subjekte v ponudbi«,</w:t>
      </w:r>
    </w:p>
    <w:p w14:paraId="1E2B2E22" w14:textId="77777777" w:rsidR="00452295" w:rsidRDefault="00452295">
      <w:pPr>
        <w:numPr>
          <w:ilvl w:val="0"/>
          <w:numId w:val="9"/>
        </w:numPr>
        <w:spacing w:line="260" w:lineRule="exact"/>
        <w:rPr>
          <w:rFonts w:cs="Arial"/>
          <w:szCs w:val="20"/>
        </w:rPr>
      </w:pPr>
      <w:r w:rsidRPr="00F54DC7">
        <w:rPr>
          <w:rFonts w:cs="Arial"/>
          <w:szCs w:val="20"/>
        </w:rPr>
        <w:t>obrazec »Soglasje podizvajalca za neposredna plačila« - v primeru, da ponudnik nastopa s podizvajalci in ti zahtevajo neposredna plačila,</w:t>
      </w:r>
    </w:p>
    <w:p w14:paraId="14042F1A" w14:textId="77777777" w:rsidR="00FC0CB2" w:rsidRPr="00F54DC7" w:rsidRDefault="00FC0CB2" w:rsidP="00FC0CB2">
      <w:pPr>
        <w:numPr>
          <w:ilvl w:val="0"/>
          <w:numId w:val="9"/>
        </w:numPr>
        <w:spacing w:line="260" w:lineRule="exact"/>
        <w:rPr>
          <w:rFonts w:cs="Arial"/>
          <w:szCs w:val="20"/>
        </w:rPr>
      </w:pPr>
      <w:r>
        <w:rPr>
          <w:rFonts w:cs="Arial"/>
        </w:rPr>
        <w:t>obrazec »I</w:t>
      </w:r>
      <w:r w:rsidRPr="00E96A7D">
        <w:rPr>
          <w:rFonts w:cs="Arial"/>
        </w:rPr>
        <w:t>zjava o lastniški strukturi gospodarskega subjekta</w:t>
      </w:r>
      <w:r w:rsidRPr="00F54DC7">
        <w:rPr>
          <w:rFonts w:cs="Arial"/>
          <w:szCs w:val="20"/>
        </w:rPr>
        <w:t>«,</w:t>
      </w:r>
    </w:p>
    <w:p w14:paraId="136291A7" w14:textId="0187390B" w:rsidR="00117C31" w:rsidRPr="005820A3" w:rsidRDefault="00762F5B" w:rsidP="00117C31">
      <w:pPr>
        <w:numPr>
          <w:ilvl w:val="0"/>
          <w:numId w:val="9"/>
        </w:numPr>
        <w:spacing w:line="260" w:lineRule="exact"/>
        <w:rPr>
          <w:rFonts w:cs="Arial"/>
          <w:sz w:val="18"/>
          <w:szCs w:val="18"/>
        </w:rPr>
      </w:pPr>
      <w:r>
        <w:rPr>
          <w:rFonts w:cs="Arial"/>
          <w:szCs w:val="20"/>
        </w:rPr>
        <w:t>t</w:t>
      </w:r>
      <w:r w:rsidR="00117C31" w:rsidRPr="005820A3">
        <w:rPr>
          <w:rFonts w:cs="Arial"/>
          <w:szCs w:val="20"/>
        </w:rPr>
        <w:t>ehnične specifikacije</w:t>
      </w:r>
    </w:p>
    <w:p w14:paraId="0F59ABB8" w14:textId="7CACE76B" w:rsidR="00643785" w:rsidRPr="00F54DC7" w:rsidRDefault="001A631B">
      <w:pPr>
        <w:numPr>
          <w:ilvl w:val="0"/>
          <w:numId w:val="9"/>
        </w:numPr>
        <w:spacing w:line="260" w:lineRule="exact"/>
        <w:rPr>
          <w:rFonts w:cs="Arial"/>
          <w:szCs w:val="20"/>
        </w:rPr>
      </w:pPr>
      <w:r w:rsidRPr="00F54DC7">
        <w:rPr>
          <w:rFonts w:cs="Arial"/>
          <w:szCs w:val="20"/>
        </w:rPr>
        <w:t>vzorec pogodbe</w:t>
      </w:r>
      <w:r w:rsidR="00C436B2">
        <w:rPr>
          <w:rFonts w:cs="Arial"/>
          <w:szCs w:val="20"/>
        </w:rPr>
        <w:t>.</w:t>
      </w:r>
    </w:p>
    <w:p w14:paraId="540BA5E3" w14:textId="77777777" w:rsidR="005820A3" w:rsidRDefault="005820A3" w:rsidP="005820A3">
      <w:pPr>
        <w:spacing w:line="260" w:lineRule="exact"/>
        <w:rPr>
          <w:rFonts w:cs="Arial"/>
        </w:rPr>
      </w:pPr>
    </w:p>
    <w:p w14:paraId="1FA1652D" w14:textId="77777777" w:rsidR="005820A3" w:rsidRPr="00F54DC7" w:rsidRDefault="005820A3" w:rsidP="005820A3">
      <w:pPr>
        <w:spacing w:line="260" w:lineRule="exact"/>
        <w:rPr>
          <w:rFonts w:cs="Arial"/>
          <w:sz w:val="18"/>
          <w:szCs w:val="18"/>
        </w:rPr>
      </w:pPr>
    </w:p>
    <w:p w14:paraId="56E693D9" w14:textId="3131C3B1" w:rsidR="002B330E" w:rsidRPr="00AB1A7D" w:rsidRDefault="002B330E">
      <w:pPr>
        <w:pStyle w:val="Naslov1"/>
        <w:numPr>
          <w:ilvl w:val="0"/>
          <w:numId w:val="13"/>
        </w:numPr>
        <w:spacing w:before="0" w:beforeAutospacing="0" w:after="0" w:afterAutospacing="0" w:line="260" w:lineRule="exact"/>
        <w:ind w:left="357" w:hanging="357"/>
        <w:rPr>
          <w:rFonts w:cs="Arial"/>
          <w:caps w:val="0"/>
        </w:rPr>
      </w:pPr>
      <w:bookmarkStart w:id="35" w:name="_Toc237864506"/>
      <w:r w:rsidRPr="00AB1A7D">
        <w:rPr>
          <w:rFonts w:cs="Arial"/>
          <w:caps w:val="0"/>
        </w:rPr>
        <w:t>UGOTAVLJANJE SPOSOBNOSTI</w:t>
      </w:r>
      <w:bookmarkEnd w:id="35"/>
      <w:r w:rsidR="00DD0E6F" w:rsidRPr="00AB1A7D">
        <w:rPr>
          <w:rFonts w:cs="Arial"/>
          <w:caps w:val="0"/>
        </w:rPr>
        <w:t xml:space="preserve"> </w:t>
      </w:r>
    </w:p>
    <w:p w14:paraId="66C2D7A7" w14:textId="77777777" w:rsidR="008E4247" w:rsidRPr="00F54DC7" w:rsidRDefault="008E4247" w:rsidP="007D5282">
      <w:pPr>
        <w:spacing w:line="260" w:lineRule="exact"/>
        <w:rPr>
          <w:rFonts w:cs="Arial"/>
        </w:rPr>
      </w:pPr>
    </w:p>
    <w:p w14:paraId="5BD80A1E" w14:textId="113F4921" w:rsidR="002B330E" w:rsidRPr="00F54DC7" w:rsidRDefault="00580F35">
      <w:pPr>
        <w:pStyle w:val="Naslov2"/>
        <w:numPr>
          <w:ilvl w:val="1"/>
          <w:numId w:val="13"/>
        </w:numPr>
        <w:spacing w:line="260" w:lineRule="exact"/>
        <w:ind w:left="567" w:hanging="567"/>
        <w:rPr>
          <w:rFonts w:cs="Arial"/>
        </w:rPr>
      </w:pPr>
      <w:bookmarkStart w:id="36" w:name="_Toc40090698"/>
      <w:bookmarkStart w:id="37" w:name="_Toc40097917"/>
      <w:bookmarkStart w:id="38" w:name="_Toc41483421"/>
      <w:bookmarkStart w:id="39" w:name="_Toc237864507"/>
      <w:bookmarkEnd w:id="36"/>
      <w:bookmarkEnd w:id="37"/>
      <w:bookmarkEnd w:id="38"/>
      <w:r w:rsidRPr="00F54DC7">
        <w:rPr>
          <w:rFonts w:cs="Arial"/>
        </w:rPr>
        <w:t>Ugotavljanje sposobnosti za sodelovanje v postopku oddaje javnega naročila in</w:t>
      </w:r>
      <w:r w:rsidR="00003933" w:rsidRPr="00F54DC7">
        <w:rPr>
          <w:rFonts w:cs="Arial"/>
        </w:rPr>
        <w:t xml:space="preserve"> </w:t>
      </w:r>
      <w:r w:rsidRPr="00F54DC7">
        <w:rPr>
          <w:rFonts w:cs="Arial"/>
        </w:rPr>
        <w:t>dokazila</w:t>
      </w:r>
      <w:bookmarkEnd w:id="39"/>
    </w:p>
    <w:p w14:paraId="0A0902AF" w14:textId="77777777" w:rsidR="00DF4263" w:rsidRPr="00F54DC7" w:rsidRDefault="00DF4263" w:rsidP="007D5282">
      <w:pPr>
        <w:spacing w:line="260" w:lineRule="exact"/>
        <w:rPr>
          <w:rFonts w:eastAsia="Times New Roman" w:cs="Arial"/>
          <w:szCs w:val="20"/>
          <w:lang w:eastAsia="sl-SI"/>
        </w:rPr>
      </w:pPr>
    </w:p>
    <w:p w14:paraId="2F7E7561" w14:textId="77777777" w:rsidR="001A631B" w:rsidRPr="00F54DC7" w:rsidRDefault="001A631B" w:rsidP="007D5282">
      <w:pPr>
        <w:spacing w:line="260" w:lineRule="exact"/>
        <w:rPr>
          <w:rFonts w:cs="Arial"/>
          <w:szCs w:val="20"/>
        </w:rPr>
      </w:pPr>
      <w:bookmarkStart w:id="40" w:name="_Toc447541102"/>
      <w:r w:rsidRPr="00F54DC7">
        <w:rPr>
          <w:rFonts w:cs="Arial"/>
          <w:szCs w:val="20"/>
        </w:rPr>
        <w:t>Ponudnik mora izpolnjevati vse v tej točki navedene pogoje in zahteve.</w:t>
      </w:r>
    </w:p>
    <w:p w14:paraId="2169C5CF" w14:textId="77777777" w:rsidR="001A631B" w:rsidRPr="00F54DC7" w:rsidRDefault="001A631B" w:rsidP="007D5282">
      <w:pPr>
        <w:spacing w:line="260" w:lineRule="exact"/>
        <w:rPr>
          <w:rFonts w:cs="Arial"/>
        </w:rPr>
      </w:pPr>
    </w:p>
    <w:p w14:paraId="71D6592F" w14:textId="5DC14812" w:rsidR="001A631B" w:rsidRPr="00F54DC7" w:rsidRDefault="001A631B" w:rsidP="007D5282">
      <w:pPr>
        <w:spacing w:line="260" w:lineRule="exact"/>
        <w:rPr>
          <w:rFonts w:cs="Arial"/>
          <w:szCs w:val="20"/>
        </w:rPr>
      </w:pPr>
      <w:r w:rsidRPr="00F54DC7">
        <w:rPr>
          <w:rFonts w:cs="Arial"/>
          <w:szCs w:val="20"/>
        </w:rPr>
        <w:t>Naročnik bo ob predložitvi ponudbe namesto potrdil, ki jih izdajajo javni organi ali tretje osebe, kot predhodni dokaz gospodarskega subjekta v zvezi s točkami 9.1.1</w:t>
      </w:r>
      <w:r w:rsidR="00554C59">
        <w:rPr>
          <w:rFonts w:cs="Arial"/>
          <w:szCs w:val="20"/>
        </w:rPr>
        <w:t xml:space="preserve"> in</w:t>
      </w:r>
      <w:r w:rsidRPr="00F54DC7">
        <w:rPr>
          <w:rFonts w:cs="Arial"/>
          <w:szCs w:val="20"/>
        </w:rPr>
        <w:t xml:space="preserve"> 9.1.2 teh navodil, sprejel izpolnjen obrazec »Izjava za ponudnika« in morebitne druge izjave, zahtevane pri posamezni točki. V primeru, da ponudnik prijavi podizvajalca,</w:t>
      </w:r>
      <w:r w:rsidRPr="00F54DC7">
        <w:rPr>
          <w:rFonts w:eastAsia="Times New Roman" w:cs="Arial"/>
          <w:szCs w:val="20"/>
          <w:lang w:eastAsia="sl-SI"/>
        </w:rPr>
        <w:t xml:space="preserve"> ali se sklicuje na zmogljivost drugega,</w:t>
      </w:r>
      <w:r w:rsidRPr="00F54DC7">
        <w:rPr>
          <w:rFonts w:cs="Arial"/>
          <w:szCs w:val="20"/>
        </w:rPr>
        <w:t xml:space="preserve"> je potrebno predložiti tudi dokazilo »Izjava za druge gospodarske subjekte v ponudbi«.</w:t>
      </w:r>
    </w:p>
    <w:p w14:paraId="472848C0" w14:textId="77777777" w:rsidR="001A631B" w:rsidRPr="00F54DC7" w:rsidRDefault="001A631B" w:rsidP="007D5282">
      <w:pPr>
        <w:spacing w:line="260" w:lineRule="exact"/>
        <w:rPr>
          <w:rFonts w:cs="Arial"/>
          <w:szCs w:val="20"/>
        </w:rPr>
      </w:pPr>
    </w:p>
    <w:p w14:paraId="6F7BBE25" w14:textId="77777777" w:rsidR="001A631B" w:rsidRPr="00F54DC7" w:rsidRDefault="001A631B" w:rsidP="007D5282">
      <w:pPr>
        <w:spacing w:line="260" w:lineRule="exact"/>
        <w:rPr>
          <w:rFonts w:eastAsia="Times New Roman" w:cs="Arial"/>
          <w:szCs w:val="20"/>
        </w:rPr>
      </w:pPr>
      <w:r w:rsidRPr="00F54DC7">
        <w:rPr>
          <w:rFonts w:eastAsia="Times New Roman" w:cs="Arial"/>
          <w:szCs w:val="20"/>
        </w:rPr>
        <w:t>Naročnik bo lahko v času pregleda ponudb in pred oddajo javnega naročila od vseh ponudnikov zahteval, da predložijo najnovejša dokazila (potrdila, izjave), ki izkazujejo izpolnjevanje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93A8DD2" w14:textId="77777777" w:rsidR="001A631B" w:rsidRPr="00F54DC7" w:rsidRDefault="001A631B" w:rsidP="007D5282">
      <w:pPr>
        <w:spacing w:line="260" w:lineRule="exact"/>
        <w:rPr>
          <w:rFonts w:eastAsia="Times New Roman" w:cs="Arial"/>
          <w:szCs w:val="20"/>
        </w:rPr>
      </w:pPr>
    </w:p>
    <w:p w14:paraId="565F9F35" w14:textId="77777777" w:rsidR="001A631B" w:rsidRPr="00F54DC7" w:rsidRDefault="001A631B" w:rsidP="007D5282">
      <w:pPr>
        <w:spacing w:line="260" w:lineRule="exact"/>
        <w:rPr>
          <w:rFonts w:eastAsia="Times New Roman" w:cs="Arial"/>
          <w:szCs w:val="20"/>
        </w:rPr>
      </w:pPr>
      <w:r w:rsidRPr="00F54DC7">
        <w:rPr>
          <w:rFonts w:eastAsia="Times New Roman" w:cs="Arial"/>
          <w:szCs w:val="20"/>
        </w:rPr>
        <w:t>Če obstaja naročnikova zahteva, koliko stari so lahko dokumenti, ki jih ponudnik prilaga kot dokazila, je to navedeno ob vsakem posameznem dokazilu. Če ni navedeno ničesar, starost dokumenta ni pomembna, vendar mora odražati zadnje stanje. Dokumenti morajo ne glede na določeno oziroma zahtevano največjo dopustno starost vedno odražati zadnje stanje. Začetek roka za starost dokumentov se šteje od dneva objave obvestila o naročilu na portalu javnih naročil, razen če ni pri posameznem dokazilu določeno drugače.</w:t>
      </w:r>
    </w:p>
    <w:p w14:paraId="2D6BA014" w14:textId="77777777" w:rsidR="001A631B" w:rsidRPr="00F54DC7" w:rsidRDefault="001A631B" w:rsidP="007D5282">
      <w:pPr>
        <w:spacing w:line="260" w:lineRule="exact"/>
        <w:rPr>
          <w:rFonts w:eastAsia="Times New Roman" w:cs="Arial"/>
          <w:szCs w:val="20"/>
          <w:lang w:eastAsia="sl-SI"/>
        </w:rPr>
      </w:pPr>
    </w:p>
    <w:p w14:paraId="14E8E15B" w14:textId="77777777" w:rsidR="001A631B" w:rsidRPr="00F54DC7" w:rsidRDefault="001A631B" w:rsidP="007D5282">
      <w:pPr>
        <w:spacing w:line="260" w:lineRule="exact"/>
        <w:rPr>
          <w:rFonts w:cs="Arial"/>
          <w:szCs w:val="20"/>
          <w:lang w:eastAsia="sl-SI"/>
        </w:rPr>
      </w:pPr>
      <w:r w:rsidRPr="00F54DC7">
        <w:rPr>
          <w:rFonts w:cs="Arial"/>
          <w:szCs w:val="20"/>
          <w:lang w:eastAsia="sl-SI"/>
        </w:rPr>
        <w:t>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451A1B7A" w14:textId="77777777" w:rsidR="001A631B" w:rsidRPr="00F54DC7" w:rsidRDefault="001A631B" w:rsidP="007D5282">
      <w:pPr>
        <w:spacing w:line="260" w:lineRule="exact"/>
        <w:rPr>
          <w:rFonts w:cs="Arial"/>
          <w:szCs w:val="20"/>
          <w:lang w:eastAsia="sl-SI"/>
        </w:rPr>
      </w:pPr>
    </w:p>
    <w:p w14:paraId="159CF2BC" w14:textId="77777777" w:rsidR="001A631B" w:rsidRPr="00F54DC7" w:rsidRDefault="001A631B" w:rsidP="007D5282">
      <w:pPr>
        <w:spacing w:line="260" w:lineRule="exact"/>
        <w:rPr>
          <w:rFonts w:eastAsia="Times New Roman" w:cs="Arial"/>
          <w:szCs w:val="20"/>
        </w:rPr>
      </w:pPr>
      <w:r w:rsidRPr="00F54DC7">
        <w:rPr>
          <w:rFonts w:cs="Arial"/>
          <w:szCs w:val="20"/>
        </w:rPr>
        <w:t xml:space="preserve">Za skupne ponudbe in ponudbe s podizvajalci je potrebno upoštevati še točki 11.3.1 (Skupna ponudba) in 11.3.2 (Ponudba s podizvajalci) teh navodil. </w:t>
      </w:r>
      <w:r w:rsidRPr="00F54DC7">
        <w:rPr>
          <w:rFonts w:eastAsia="Times New Roman" w:cs="Arial"/>
          <w:szCs w:val="20"/>
        </w:rPr>
        <w:t>Za uporabo zmogljivosti drugih subjektov je potrebno upoštevati še točko 11.3.3. teh navodil.</w:t>
      </w:r>
    </w:p>
    <w:p w14:paraId="08A3A61D" w14:textId="77777777" w:rsidR="00C4030E" w:rsidRPr="00F54DC7" w:rsidRDefault="00C4030E" w:rsidP="007D5282">
      <w:pPr>
        <w:spacing w:line="260" w:lineRule="exact"/>
        <w:rPr>
          <w:rFonts w:cs="Arial"/>
          <w:szCs w:val="20"/>
          <w:lang w:eastAsia="sl-SI"/>
        </w:rPr>
      </w:pPr>
    </w:p>
    <w:p w14:paraId="665FB745" w14:textId="0BA5FBD3" w:rsidR="00580F35" w:rsidRPr="00F54DC7" w:rsidRDefault="00CA6D6B" w:rsidP="007D5282">
      <w:pPr>
        <w:pStyle w:val="Naslov3"/>
        <w:spacing w:line="260" w:lineRule="exact"/>
        <w:ind w:left="567" w:hanging="567"/>
        <w:rPr>
          <w:rFonts w:cs="Arial"/>
          <w:i/>
          <w:iCs/>
        </w:rPr>
      </w:pPr>
      <w:bookmarkStart w:id="41" w:name="_Toc40090700"/>
      <w:bookmarkStart w:id="42" w:name="_Toc40097919"/>
      <w:bookmarkStart w:id="43" w:name="_Toc41483423"/>
      <w:bookmarkStart w:id="44" w:name="_Toc237864508"/>
      <w:bookmarkEnd w:id="41"/>
      <w:bookmarkEnd w:id="42"/>
      <w:bookmarkEnd w:id="43"/>
      <w:r w:rsidRPr="00F54DC7">
        <w:rPr>
          <w:rFonts w:cs="Arial"/>
          <w:i/>
          <w:iCs/>
        </w:rPr>
        <w:t>Razlogi za izključitev</w:t>
      </w:r>
      <w:bookmarkEnd w:id="40"/>
      <w:bookmarkEnd w:id="44"/>
    </w:p>
    <w:p w14:paraId="0106C0BD" w14:textId="77777777" w:rsidR="00580F35" w:rsidRPr="00F54DC7" w:rsidRDefault="00580F35" w:rsidP="007D5282">
      <w:pPr>
        <w:spacing w:line="260" w:lineRule="exact"/>
        <w:rPr>
          <w:rFonts w:cs="Arial"/>
        </w:rPr>
      </w:pPr>
    </w:p>
    <w:p w14:paraId="7B1CD0FF" w14:textId="77777777" w:rsidR="00D071E3" w:rsidRPr="00F54DC7" w:rsidRDefault="00D071E3" w:rsidP="007D5282">
      <w:pPr>
        <w:spacing w:line="260" w:lineRule="exact"/>
        <w:rPr>
          <w:rFonts w:eastAsia="Times New Roman" w:cs="Arial"/>
          <w:szCs w:val="20"/>
          <w:lang w:eastAsia="sl-SI"/>
        </w:rPr>
      </w:pPr>
      <w:r w:rsidRPr="00F54DC7">
        <w:rPr>
          <w:rFonts w:eastAsia="Times New Roman" w:cs="Arial"/>
          <w:szCs w:val="20"/>
          <w:lang w:eastAsia="sl-SI"/>
        </w:rPr>
        <w:t xml:space="preserve">Naročnik bo izključil gospodarski subjekt v primeru obstoja kateregakoli od v tej točki navedenih primerov, in sicer: </w:t>
      </w:r>
    </w:p>
    <w:p w14:paraId="1B8ACBA3" w14:textId="77777777" w:rsidR="00FC78DB" w:rsidRPr="00F54DC7" w:rsidRDefault="00FC78DB" w:rsidP="007D5282">
      <w:pPr>
        <w:spacing w:line="260" w:lineRule="exact"/>
        <w:rPr>
          <w:rFonts w:cs="Arial"/>
        </w:rPr>
      </w:pPr>
    </w:p>
    <w:p w14:paraId="5F6ED047" w14:textId="77777777" w:rsidR="007D4579" w:rsidRPr="00F54DC7" w:rsidRDefault="00916AFE">
      <w:pPr>
        <w:numPr>
          <w:ilvl w:val="0"/>
          <w:numId w:val="7"/>
        </w:numPr>
        <w:spacing w:line="260" w:lineRule="exact"/>
        <w:rPr>
          <w:rFonts w:cs="Arial"/>
          <w:szCs w:val="20"/>
        </w:rPr>
      </w:pPr>
      <w:r w:rsidRPr="00F54DC7">
        <w:rPr>
          <w:rFonts w:cs="Arial"/>
        </w:rPr>
        <w:lastRenderedPageBreak/>
        <w:t>č</w:t>
      </w:r>
      <w:r w:rsidR="00D071E3" w:rsidRPr="00F54DC7">
        <w:rPr>
          <w:rFonts w:cs="Arial"/>
        </w:rPr>
        <w:t xml:space="preserve">e </w:t>
      </w:r>
      <w:bookmarkStart w:id="45" w:name="_Hlk509384099"/>
      <w:r w:rsidR="007D4579" w:rsidRPr="00F54DC7">
        <w:rPr>
          <w:rFonts w:cs="Arial"/>
          <w:szCs w:val="20"/>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9391B1F" w14:textId="77777777" w:rsidR="007D4579" w:rsidRPr="00F54DC7" w:rsidRDefault="007D4579" w:rsidP="007D5282">
      <w:pPr>
        <w:spacing w:line="260" w:lineRule="exact"/>
        <w:rPr>
          <w:rFonts w:cs="Arial"/>
          <w:szCs w:val="20"/>
          <w:lang w:eastAsia="sl-SI"/>
        </w:rPr>
      </w:pPr>
    </w:p>
    <w:p w14:paraId="5ED23A3E" w14:textId="77777777" w:rsidR="007D4579" w:rsidRPr="00F54DC7" w:rsidRDefault="007D4579" w:rsidP="007D5282">
      <w:pPr>
        <w:spacing w:line="260" w:lineRule="exact"/>
        <w:ind w:left="360"/>
        <w:rPr>
          <w:rFonts w:cs="Arial"/>
          <w:szCs w:val="20"/>
          <w:lang w:eastAsia="sl-SI"/>
        </w:rPr>
      </w:pPr>
      <w:r w:rsidRPr="00F54DC7">
        <w:rPr>
          <w:rFonts w:cs="Arial"/>
          <w:szCs w:val="20"/>
          <w:lang w:eastAsia="sl-SI"/>
        </w:rPr>
        <w:t>DOKAZILO:</w:t>
      </w:r>
    </w:p>
    <w:p w14:paraId="42114F64" w14:textId="77777777" w:rsidR="007D4579" w:rsidRPr="00F54DC7" w:rsidRDefault="007D4579" w:rsidP="007D5282">
      <w:pPr>
        <w:spacing w:line="260" w:lineRule="exact"/>
        <w:ind w:left="360"/>
        <w:rPr>
          <w:rFonts w:cs="Arial"/>
          <w:b/>
          <w:szCs w:val="20"/>
        </w:rPr>
      </w:pPr>
      <w:r w:rsidRPr="00F54DC7">
        <w:rPr>
          <w:rFonts w:cs="Arial"/>
          <w:szCs w:val="20"/>
        </w:rPr>
        <w:t>izpolnjen obrazec</w:t>
      </w:r>
      <w:r w:rsidRPr="00F54DC7">
        <w:rPr>
          <w:rFonts w:cs="Arial"/>
          <w:b/>
          <w:szCs w:val="20"/>
        </w:rPr>
        <w:t xml:space="preserve"> »Izjava za ponudnika«</w:t>
      </w:r>
    </w:p>
    <w:p w14:paraId="2D1F7443" w14:textId="77777777" w:rsidR="007D4579" w:rsidRPr="00F54DC7" w:rsidRDefault="007D4579" w:rsidP="007D5282">
      <w:pPr>
        <w:spacing w:line="260" w:lineRule="exact"/>
        <w:ind w:left="360"/>
        <w:rPr>
          <w:rFonts w:cs="Arial"/>
          <w:szCs w:val="20"/>
        </w:rPr>
      </w:pPr>
      <w:r w:rsidRPr="00F54DC7">
        <w:rPr>
          <w:rFonts w:cs="Arial"/>
          <w:szCs w:val="20"/>
        </w:rPr>
        <w:t>in</w:t>
      </w:r>
    </w:p>
    <w:p w14:paraId="2ABC0C60" w14:textId="77777777" w:rsidR="007D4579" w:rsidRPr="00F54DC7" w:rsidRDefault="007D4579" w:rsidP="007D5282">
      <w:pPr>
        <w:spacing w:line="260" w:lineRule="exact"/>
        <w:ind w:left="360"/>
        <w:rPr>
          <w:rFonts w:cs="Arial"/>
          <w:szCs w:val="20"/>
        </w:rPr>
      </w:pPr>
      <w:r w:rsidRPr="00F54DC7">
        <w:rPr>
          <w:rFonts w:cs="Arial"/>
          <w:szCs w:val="20"/>
        </w:rPr>
        <w:t xml:space="preserve">izpolnjen obrazec </w:t>
      </w:r>
      <w:r w:rsidRPr="00F54DC7">
        <w:rPr>
          <w:rFonts w:cs="Arial"/>
          <w:b/>
          <w:szCs w:val="20"/>
        </w:rPr>
        <w:t>»Izjava za druge gospodarske subjekte v ponudbi«,</w:t>
      </w:r>
      <w:r w:rsidRPr="00F54DC7">
        <w:rPr>
          <w:rFonts w:cs="Arial"/>
          <w:szCs w:val="20"/>
        </w:rPr>
        <w:t xml:space="preserve"> </w:t>
      </w:r>
      <w:bookmarkStart w:id="46" w:name="_Hlk526761340"/>
      <w:r w:rsidRPr="00F54DC7">
        <w:rPr>
          <w:rFonts w:cs="Arial"/>
          <w:szCs w:val="20"/>
        </w:rPr>
        <w:t>če ponudnik v ponudbi  prijavi sodelovanje drugih subjektov.</w:t>
      </w:r>
    </w:p>
    <w:bookmarkEnd w:id="46"/>
    <w:p w14:paraId="3A6CE39A" w14:textId="30D8DFDB" w:rsidR="001A631B" w:rsidRPr="00F54DC7" w:rsidRDefault="001A631B" w:rsidP="007D5282">
      <w:pPr>
        <w:spacing w:line="260" w:lineRule="exact"/>
        <w:rPr>
          <w:rFonts w:cs="Arial"/>
          <w:b/>
          <w:szCs w:val="20"/>
        </w:rPr>
      </w:pPr>
    </w:p>
    <w:bookmarkEnd w:id="45"/>
    <w:p w14:paraId="3A3F7798" w14:textId="389F1B73" w:rsidR="007D4579" w:rsidRPr="00F54DC7" w:rsidRDefault="00583D7F">
      <w:pPr>
        <w:pStyle w:val="Odstavekseznama"/>
        <w:numPr>
          <w:ilvl w:val="0"/>
          <w:numId w:val="7"/>
        </w:numPr>
        <w:spacing w:line="260" w:lineRule="exact"/>
        <w:rPr>
          <w:rFonts w:cs="Arial"/>
          <w:szCs w:val="20"/>
          <w:lang w:eastAsia="sl-SI"/>
        </w:rPr>
      </w:pPr>
      <w:r w:rsidRPr="00F54DC7">
        <w:rPr>
          <w:rFonts w:cs="Arial"/>
        </w:rPr>
        <w:t xml:space="preserve">če </w:t>
      </w:r>
      <w:r w:rsidR="007D4579" w:rsidRPr="00F54DC7">
        <w:rPr>
          <w:rFonts w:cs="Arial"/>
          <w:szCs w:val="20"/>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2A2B20" w:rsidRPr="00F54DC7">
        <w:rPr>
          <w:rFonts w:cs="Arial"/>
          <w:szCs w:val="20"/>
        </w:rPr>
        <w:t xml:space="preserve"> </w:t>
      </w:r>
    </w:p>
    <w:p w14:paraId="4AECDF99" w14:textId="77777777" w:rsidR="008F778A" w:rsidRPr="00F54DC7" w:rsidRDefault="008F778A" w:rsidP="007D5282">
      <w:pPr>
        <w:pStyle w:val="Odstavekseznama"/>
        <w:spacing w:line="260" w:lineRule="exact"/>
        <w:ind w:left="360"/>
        <w:rPr>
          <w:rFonts w:cs="Arial"/>
          <w:szCs w:val="20"/>
          <w:lang w:eastAsia="sl-SI"/>
        </w:rPr>
      </w:pPr>
    </w:p>
    <w:p w14:paraId="2FDBE473" w14:textId="77777777" w:rsidR="007D4579" w:rsidRPr="00F54DC7" w:rsidRDefault="007D4579" w:rsidP="007D5282">
      <w:pPr>
        <w:spacing w:line="260" w:lineRule="exact"/>
        <w:ind w:left="360"/>
        <w:rPr>
          <w:rFonts w:cs="Arial"/>
          <w:szCs w:val="20"/>
          <w:lang w:eastAsia="sl-SI"/>
        </w:rPr>
      </w:pPr>
      <w:r w:rsidRPr="00F54DC7">
        <w:rPr>
          <w:rFonts w:cs="Arial"/>
          <w:szCs w:val="20"/>
          <w:lang w:eastAsia="sl-SI"/>
        </w:rPr>
        <w:t>DOKAZILO:</w:t>
      </w:r>
    </w:p>
    <w:p w14:paraId="21D7EEA4" w14:textId="77777777" w:rsidR="007D4579" w:rsidRPr="00F54DC7" w:rsidRDefault="007D4579" w:rsidP="007D5282">
      <w:pPr>
        <w:spacing w:line="260" w:lineRule="exact"/>
        <w:ind w:left="360"/>
        <w:rPr>
          <w:rFonts w:cs="Arial"/>
          <w:b/>
          <w:szCs w:val="20"/>
        </w:rPr>
      </w:pPr>
      <w:r w:rsidRPr="00F54DC7">
        <w:rPr>
          <w:rFonts w:cs="Arial"/>
          <w:szCs w:val="20"/>
        </w:rPr>
        <w:t>izpolnjen obrazec</w:t>
      </w:r>
      <w:r w:rsidRPr="00F54DC7">
        <w:rPr>
          <w:rFonts w:cs="Arial"/>
          <w:b/>
          <w:szCs w:val="20"/>
        </w:rPr>
        <w:t xml:space="preserve"> »Izjava za ponudnika«</w:t>
      </w:r>
    </w:p>
    <w:p w14:paraId="73EABB67" w14:textId="77777777" w:rsidR="007D4579" w:rsidRPr="00F54DC7" w:rsidRDefault="007D4579" w:rsidP="007D5282">
      <w:pPr>
        <w:spacing w:line="260" w:lineRule="exact"/>
        <w:ind w:left="360"/>
        <w:rPr>
          <w:rFonts w:cs="Arial"/>
          <w:szCs w:val="20"/>
        </w:rPr>
      </w:pPr>
      <w:r w:rsidRPr="00F54DC7">
        <w:rPr>
          <w:rFonts w:cs="Arial"/>
          <w:szCs w:val="20"/>
        </w:rPr>
        <w:t>in</w:t>
      </w:r>
    </w:p>
    <w:p w14:paraId="0F24569B" w14:textId="77777777" w:rsidR="007D4579" w:rsidRPr="00F54DC7" w:rsidRDefault="007D4579" w:rsidP="007D5282">
      <w:pPr>
        <w:spacing w:line="260" w:lineRule="exact"/>
        <w:ind w:left="360"/>
        <w:rPr>
          <w:rFonts w:cs="Arial"/>
          <w:szCs w:val="20"/>
        </w:rPr>
      </w:pPr>
      <w:r w:rsidRPr="00F54DC7">
        <w:rPr>
          <w:rFonts w:cs="Arial"/>
          <w:szCs w:val="20"/>
        </w:rPr>
        <w:t xml:space="preserve">izpolnjen obrazec </w:t>
      </w:r>
      <w:r w:rsidRPr="00F54DC7">
        <w:rPr>
          <w:rFonts w:cs="Arial"/>
          <w:b/>
          <w:szCs w:val="20"/>
        </w:rPr>
        <w:t>»Izjava za druge gospodarske subjekte v ponudbi«,</w:t>
      </w:r>
      <w:r w:rsidRPr="00F54DC7">
        <w:rPr>
          <w:rFonts w:cs="Arial"/>
          <w:szCs w:val="20"/>
        </w:rPr>
        <w:t xml:space="preserve"> če ponudnik v ponudbi prijavi sodelovanje drugih subjektov.</w:t>
      </w:r>
    </w:p>
    <w:p w14:paraId="0B4BF0A2" w14:textId="001B3947" w:rsidR="00D465F8" w:rsidRPr="00F54DC7" w:rsidRDefault="00D465F8" w:rsidP="007D5282">
      <w:pPr>
        <w:pStyle w:val="Odstavekseznama"/>
        <w:spacing w:line="260" w:lineRule="exact"/>
        <w:ind w:left="357"/>
        <w:rPr>
          <w:rFonts w:cs="Arial"/>
          <w:szCs w:val="20"/>
        </w:rPr>
      </w:pPr>
    </w:p>
    <w:p w14:paraId="776E5686" w14:textId="77777777" w:rsidR="007D4579" w:rsidRPr="00F54DC7" w:rsidRDefault="00916AFE">
      <w:pPr>
        <w:numPr>
          <w:ilvl w:val="0"/>
          <w:numId w:val="7"/>
        </w:numPr>
        <w:tabs>
          <w:tab w:val="num" w:pos="720"/>
        </w:tabs>
        <w:spacing w:line="260" w:lineRule="exact"/>
        <w:rPr>
          <w:rFonts w:cs="Arial"/>
        </w:rPr>
      </w:pPr>
      <w:r w:rsidRPr="00F54DC7">
        <w:rPr>
          <w:rFonts w:cs="Arial"/>
        </w:rPr>
        <w:t>č</w:t>
      </w:r>
      <w:r w:rsidR="00D071E3" w:rsidRPr="00F54DC7">
        <w:rPr>
          <w:rFonts w:cs="Arial"/>
        </w:rPr>
        <w:t>e</w:t>
      </w:r>
      <w:r w:rsidRPr="00F54DC7">
        <w:rPr>
          <w:rFonts w:cs="Arial"/>
        </w:rPr>
        <w:t xml:space="preserve"> </w:t>
      </w:r>
      <w:r w:rsidR="007D4579" w:rsidRPr="00F54DC7">
        <w:rPr>
          <w:rFonts w:eastAsia="Times New Roman" w:cs="Arial"/>
          <w:szCs w:val="20"/>
          <w:lang w:eastAsia="sl-SI"/>
        </w:rPr>
        <w:t xml:space="preserve">pri preverjanju ugotovi, da je gospodarski subjekt na dan, ko poteče rok za oddajo ponudb, izločen iz postopkov oddaje javnih naročil zaradi uvrstitve v evidenco gospodarskih subjektov </w:t>
      </w:r>
      <w:r w:rsidR="007D4579" w:rsidRPr="00F54DC7">
        <w:rPr>
          <w:rFonts w:cs="Arial"/>
          <w:szCs w:val="20"/>
          <w:lang w:eastAsia="sl-SI"/>
        </w:rPr>
        <w:t>z izrečenimi stranskimi sankcijami izločitve iz postopkov javnega naročanja iz a) točke četrtega odstavka 75. člena ZJN-3.</w:t>
      </w:r>
    </w:p>
    <w:p w14:paraId="5EFA45FE" w14:textId="77777777" w:rsidR="007D4579" w:rsidRPr="00F54DC7" w:rsidRDefault="007D4579" w:rsidP="007D5282">
      <w:pPr>
        <w:spacing w:line="260" w:lineRule="exact"/>
        <w:ind w:left="360"/>
        <w:rPr>
          <w:rFonts w:cs="Arial"/>
          <w:szCs w:val="20"/>
          <w:lang w:eastAsia="sl-SI"/>
        </w:rPr>
      </w:pPr>
    </w:p>
    <w:p w14:paraId="425C1018" w14:textId="77777777" w:rsidR="007D4579" w:rsidRPr="00F54DC7" w:rsidRDefault="007D4579" w:rsidP="007D5282">
      <w:pPr>
        <w:spacing w:line="260" w:lineRule="exact"/>
        <w:ind w:left="360"/>
        <w:rPr>
          <w:rFonts w:cs="Arial"/>
          <w:szCs w:val="20"/>
          <w:lang w:eastAsia="sl-SI"/>
        </w:rPr>
      </w:pPr>
      <w:r w:rsidRPr="00F54DC7">
        <w:rPr>
          <w:rFonts w:cs="Arial"/>
          <w:szCs w:val="20"/>
          <w:lang w:eastAsia="sl-SI"/>
        </w:rPr>
        <w:t>DOKAZILO:</w:t>
      </w:r>
    </w:p>
    <w:p w14:paraId="60E234FE" w14:textId="77777777" w:rsidR="007D4579" w:rsidRPr="00F54DC7" w:rsidRDefault="007D4579" w:rsidP="007D5282">
      <w:pPr>
        <w:spacing w:line="260" w:lineRule="exact"/>
        <w:ind w:left="360"/>
        <w:rPr>
          <w:rFonts w:cs="Arial"/>
          <w:b/>
          <w:szCs w:val="20"/>
        </w:rPr>
      </w:pPr>
      <w:r w:rsidRPr="00F54DC7">
        <w:rPr>
          <w:rFonts w:cs="Arial"/>
          <w:szCs w:val="20"/>
        </w:rPr>
        <w:t>izpolnjen obrazec</w:t>
      </w:r>
      <w:r w:rsidRPr="00F54DC7">
        <w:rPr>
          <w:rFonts w:cs="Arial"/>
          <w:b/>
          <w:szCs w:val="20"/>
        </w:rPr>
        <w:t xml:space="preserve"> »Izjava za ponudnika«</w:t>
      </w:r>
    </w:p>
    <w:p w14:paraId="6117F107" w14:textId="77777777" w:rsidR="007D4579" w:rsidRPr="00F54DC7" w:rsidRDefault="007D4579" w:rsidP="007D5282">
      <w:pPr>
        <w:spacing w:line="260" w:lineRule="exact"/>
        <w:ind w:left="360"/>
        <w:rPr>
          <w:rFonts w:cs="Arial"/>
          <w:szCs w:val="20"/>
        </w:rPr>
      </w:pPr>
      <w:r w:rsidRPr="00F54DC7">
        <w:rPr>
          <w:rFonts w:cs="Arial"/>
          <w:szCs w:val="20"/>
        </w:rPr>
        <w:t>in</w:t>
      </w:r>
    </w:p>
    <w:p w14:paraId="6E8683F0" w14:textId="77777777" w:rsidR="007D4579" w:rsidRPr="00F54DC7" w:rsidRDefault="007D4579" w:rsidP="007D5282">
      <w:pPr>
        <w:spacing w:line="260" w:lineRule="exact"/>
        <w:ind w:left="360"/>
        <w:rPr>
          <w:rFonts w:cs="Arial"/>
          <w:szCs w:val="20"/>
        </w:rPr>
      </w:pPr>
      <w:r w:rsidRPr="00F54DC7">
        <w:rPr>
          <w:rFonts w:cs="Arial"/>
          <w:szCs w:val="20"/>
        </w:rPr>
        <w:t xml:space="preserve">izpolnjen obrazec </w:t>
      </w:r>
      <w:r w:rsidRPr="00F54DC7">
        <w:rPr>
          <w:rFonts w:cs="Arial"/>
          <w:b/>
          <w:szCs w:val="20"/>
        </w:rPr>
        <w:t>»Izjava za druge gospodarske subjekte v ponudbi«,</w:t>
      </w:r>
      <w:r w:rsidRPr="00F54DC7">
        <w:rPr>
          <w:rFonts w:cs="Arial"/>
          <w:szCs w:val="20"/>
        </w:rPr>
        <w:t xml:space="preserve"> če ponudnik v ponudbi prijavi sodelovanje drugih subjektov.</w:t>
      </w:r>
    </w:p>
    <w:p w14:paraId="111704C0" w14:textId="39808BB1" w:rsidR="00841C80" w:rsidRPr="00F54DC7" w:rsidRDefault="00841C80" w:rsidP="007D5282">
      <w:pPr>
        <w:spacing w:line="260" w:lineRule="exact"/>
        <w:ind w:left="360"/>
        <w:rPr>
          <w:rFonts w:eastAsia="Times New Roman" w:cs="Arial"/>
          <w:szCs w:val="20"/>
          <w:lang w:eastAsia="sl-SI"/>
        </w:rPr>
      </w:pPr>
    </w:p>
    <w:p w14:paraId="6A9CE833" w14:textId="77777777" w:rsidR="007D4579" w:rsidRPr="00F54DC7" w:rsidRDefault="00916AFE">
      <w:pPr>
        <w:numPr>
          <w:ilvl w:val="0"/>
          <w:numId w:val="7"/>
        </w:numPr>
        <w:spacing w:line="260" w:lineRule="exact"/>
        <w:rPr>
          <w:rFonts w:cs="Arial"/>
        </w:rPr>
      </w:pPr>
      <w:r w:rsidRPr="00F54DC7">
        <w:rPr>
          <w:rFonts w:cs="Arial"/>
        </w:rPr>
        <w:t>č</w:t>
      </w:r>
      <w:r w:rsidR="00D071E3" w:rsidRPr="00F54DC7">
        <w:rPr>
          <w:rFonts w:cs="Arial"/>
        </w:rPr>
        <w:t xml:space="preserve">e </w:t>
      </w:r>
      <w:r w:rsidR="007D4579" w:rsidRPr="00F54DC7">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84E131" w14:textId="77777777" w:rsidR="007D4579" w:rsidRPr="00F54DC7" w:rsidRDefault="007D4579" w:rsidP="007D5282">
      <w:pPr>
        <w:spacing w:line="260" w:lineRule="exact"/>
        <w:ind w:left="360"/>
        <w:rPr>
          <w:rFonts w:cs="Arial"/>
        </w:rPr>
      </w:pPr>
    </w:p>
    <w:p w14:paraId="24BFE786" w14:textId="77777777" w:rsidR="007D4579" w:rsidRPr="00F54DC7" w:rsidRDefault="007D4579" w:rsidP="007D5282">
      <w:pPr>
        <w:spacing w:line="260" w:lineRule="exact"/>
        <w:ind w:left="360"/>
        <w:rPr>
          <w:rFonts w:cs="Arial"/>
          <w:szCs w:val="20"/>
        </w:rPr>
      </w:pPr>
      <w:r w:rsidRPr="00F54DC7">
        <w:rPr>
          <w:rFonts w:cs="Arial"/>
          <w:szCs w:val="20"/>
        </w:rPr>
        <w:t xml:space="preserve">V kolikor je gospodarski subjekt v položaju iz zgornjega odstavka, </w:t>
      </w:r>
      <w:r w:rsidRPr="00F54DC7">
        <w:rPr>
          <w:rFonts w:eastAsia="Times New Roman" w:cs="Arial"/>
        </w:rPr>
        <w:t xml:space="preserve">lahko naročniku v skladu z devetim odstavkom </w:t>
      </w:r>
      <w:r w:rsidRPr="00F54DC7">
        <w:rPr>
          <w:rFonts w:eastAsia="Times New Roman" w:cs="Arial"/>
          <w:szCs w:val="20"/>
          <w:lang w:eastAsia="sl-SI"/>
        </w:rPr>
        <w:t>in ob upoštevanju desetega odstavka</w:t>
      </w:r>
      <w:r w:rsidRPr="00F54DC7">
        <w:rPr>
          <w:rFonts w:eastAsia="Times New Roman" w:cs="Arial"/>
        </w:rPr>
        <w:t xml:space="preserve"> 75. člena ZJN-3 najkasneje do roka za oddajo ponudb predloži dokazila, da je sprejel zadostne ukrepe, s katerimi lahko dokaže svojo zanesljivost kljub obstoju tega izključitvenega razloga.</w:t>
      </w:r>
    </w:p>
    <w:p w14:paraId="7121C789" w14:textId="77777777" w:rsidR="007D4579" w:rsidRPr="00F54DC7" w:rsidRDefault="007D4579" w:rsidP="007D5282">
      <w:pPr>
        <w:spacing w:line="260" w:lineRule="exact"/>
        <w:rPr>
          <w:rFonts w:cs="Arial"/>
          <w:szCs w:val="20"/>
          <w:lang w:eastAsia="sl-SI"/>
        </w:rPr>
      </w:pPr>
    </w:p>
    <w:p w14:paraId="37F0B407" w14:textId="77777777" w:rsidR="007D4579" w:rsidRPr="00F54DC7" w:rsidRDefault="007D4579" w:rsidP="007D5282">
      <w:pPr>
        <w:spacing w:line="260" w:lineRule="exact"/>
        <w:ind w:left="360"/>
        <w:rPr>
          <w:rFonts w:cs="Arial"/>
          <w:szCs w:val="20"/>
          <w:lang w:eastAsia="sl-SI"/>
        </w:rPr>
      </w:pPr>
      <w:r w:rsidRPr="00F54DC7">
        <w:rPr>
          <w:rFonts w:cs="Arial"/>
          <w:szCs w:val="20"/>
          <w:lang w:eastAsia="sl-SI"/>
        </w:rPr>
        <w:t>DOKAZILO:</w:t>
      </w:r>
    </w:p>
    <w:p w14:paraId="283741B1" w14:textId="77777777" w:rsidR="007D4579" w:rsidRPr="00F54DC7" w:rsidRDefault="007D4579" w:rsidP="007D5282">
      <w:pPr>
        <w:spacing w:line="260" w:lineRule="exact"/>
        <w:ind w:left="360"/>
        <w:rPr>
          <w:rFonts w:cs="Arial"/>
          <w:b/>
          <w:szCs w:val="20"/>
        </w:rPr>
      </w:pPr>
      <w:bookmarkStart w:id="47" w:name="_Hlk5092909"/>
      <w:r w:rsidRPr="00F54DC7">
        <w:rPr>
          <w:rFonts w:cs="Arial"/>
          <w:szCs w:val="20"/>
        </w:rPr>
        <w:lastRenderedPageBreak/>
        <w:t>izpolnjen obrazec</w:t>
      </w:r>
      <w:r w:rsidRPr="00F54DC7">
        <w:rPr>
          <w:rFonts w:cs="Arial"/>
          <w:b/>
          <w:szCs w:val="20"/>
        </w:rPr>
        <w:t xml:space="preserve"> »Izjava za ponudnika«</w:t>
      </w:r>
    </w:p>
    <w:p w14:paraId="6ADFF246" w14:textId="77777777" w:rsidR="007D4579" w:rsidRPr="00F54DC7" w:rsidRDefault="007D4579" w:rsidP="007D5282">
      <w:pPr>
        <w:spacing w:line="260" w:lineRule="exact"/>
        <w:ind w:left="360"/>
        <w:rPr>
          <w:rFonts w:cs="Arial"/>
          <w:szCs w:val="20"/>
        </w:rPr>
      </w:pPr>
      <w:r w:rsidRPr="00F54DC7">
        <w:rPr>
          <w:rFonts w:cs="Arial"/>
          <w:szCs w:val="20"/>
        </w:rPr>
        <w:t>in</w:t>
      </w:r>
    </w:p>
    <w:bookmarkEnd w:id="47"/>
    <w:p w14:paraId="2C5E5281" w14:textId="77777777" w:rsidR="007D4579" w:rsidRPr="00F54DC7" w:rsidRDefault="007D4579" w:rsidP="007D5282">
      <w:pPr>
        <w:spacing w:line="260" w:lineRule="exact"/>
        <w:ind w:left="360"/>
        <w:rPr>
          <w:rFonts w:cs="Arial"/>
          <w:szCs w:val="20"/>
        </w:rPr>
      </w:pPr>
      <w:r w:rsidRPr="00F54DC7">
        <w:rPr>
          <w:rFonts w:cs="Arial"/>
          <w:szCs w:val="20"/>
        </w:rPr>
        <w:t>izpolnjen obrazec</w:t>
      </w:r>
      <w:r w:rsidRPr="00F54DC7">
        <w:rPr>
          <w:rFonts w:cs="Arial"/>
          <w:b/>
          <w:szCs w:val="20"/>
        </w:rPr>
        <w:t xml:space="preserve"> »Izjava za druge gospodarske subjekte v ponudbi«, </w:t>
      </w:r>
      <w:r w:rsidRPr="00F54DC7">
        <w:rPr>
          <w:rFonts w:cs="Arial"/>
          <w:szCs w:val="20"/>
        </w:rPr>
        <w:t>če ponudnik v ponudbi prijavi sodelovanje drugih subjektov.</w:t>
      </w:r>
    </w:p>
    <w:p w14:paraId="39BEB6CC" w14:textId="398FE812" w:rsidR="00921512" w:rsidRPr="00F54DC7" w:rsidRDefault="00921512" w:rsidP="007D5282">
      <w:pPr>
        <w:spacing w:line="260" w:lineRule="exact"/>
        <w:ind w:left="360"/>
        <w:rPr>
          <w:rFonts w:cs="Arial"/>
          <w:b/>
          <w:szCs w:val="20"/>
        </w:rPr>
      </w:pPr>
    </w:p>
    <w:p w14:paraId="4064657F" w14:textId="77777777" w:rsidR="007D4579" w:rsidRPr="00F54DC7" w:rsidRDefault="00916AFE">
      <w:pPr>
        <w:pStyle w:val="Odstavekseznama"/>
        <w:numPr>
          <w:ilvl w:val="0"/>
          <w:numId w:val="7"/>
        </w:numPr>
        <w:spacing w:line="260" w:lineRule="exact"/>
        <w:rPr>
          <w:rFonts w:cs="Arial"/>
          <w:szCs w:val="20"/>
        </w:rPr>
      </w:pPr>
      <w:bookmarkStart w:id="48" w:name="_Hlk103326332"/>
      <w:bookmarkStart w:id="49" w:name="_Hlk518555000"/>
      <w:bookmarkStart w:id="50" w:name="_Hlk516211390"/>
      <w:r w:rsidRPr="00F54DC7">
        <w:rPr>
          <w:rFonts w:cs="Arial"/>
          <w:szCs w:val="20"/>
        </w:rPr>
        <w:t xml:space="preserve">Na </w:t>
      </w:r>
      <w:bookmarkEnd w:id="48"/>
      <w:r w:rsidR="007D4579" w:rsidRPr="00F54DC7">
        <w:rPr>
          <w:rFonts w:cs="Arial"/>
          <w:szCs w:val="20"/>
        </w:rPr>
        <w:t xml:space="preserve">podlagi </w:t>
      </w:r>
      <w:r w:rsidR="007D4579" w:rsidRPr="00F54DC7">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7D4579" w:rsidRPr="00F54DC7">
        <w:rPr>
          <w:rFonts w:cs="Arial"/>
          <w:szCs w:val="20"/>
        </w:rPr>
        <w:t xml:space="preserve"> če pri preverjanju ugotovi, da je ponudnik:</w:t>
      </w:r>
    </w:p>
    <w:p w14:paraId="669698AB" w14:textId="77777777" w:rsidR="007D4579" w:rsidRPr="00F54DC7" w:rsidRDefault="007D4579">
      <w:pPr>
        <w:pStyle w:val="Odstavekseznama"/>
        <w:numPr>
          <w:ilvl w:val="0"/>
          <w:numId w:val="14"/>
        </w:numPr>
        <w:spacing w:line="260" w:lineRule="exact"/>
        <w:rPr>
          <w:rFonts w:eastAsia="Times New Roman" w:cs="Arial"/>
          <w:szCs w:val="20"/>
          <w:lang w:eastAsia="sl-SI"/>
        </w:rPr>
      </w:pPr>
      <w:r w:rsidRPr="00F54DC7">
        <w:rPr>
          <w:rFonts w:eastAsia="Times New Roman" w:cs="Arial"/>
          <w:szCs w:val="20"/>
          <w:lang w:eastAsia="sl-SI"/>
        </w:rPr>
        <w:t>ruski državljan ali fizična ali pravna oseba, subjekt ali organ s sedežem v Rusiji,</w:t>
      </w:r>
    </w:p>
    <w:p w14:paraId="3A6BC8AA" w14:textId="77777777" w:rsidR="007D4579" w:rsidRPr="00F54DC7" w:rsidRDefault="007D4579">
      <w:pPr>
        <w:pStyle w:val="Odstavekseznama"/>
        <w:numPr>
          <w:ilvl w:val="0"/>
          <w:numId w:val="14"/>
        </w:numPr>
        <w:spacing w:line="260" w:lineRule="exact"/>
        <w:rPr>
          <w:rFonts w:eastAsia="Times New Roman" w:cs="Arial"/>
          <w:szCs w:val="20"/>
          <w:lang w:eastAsia="sl-SI"/>
        </w:rPr>
      </w:pPr>
      <w:r w:rsidRPr="00F54DC7">
        <w:rPr>
          <w:rFonts w:eastAsia="Times New Roman" w:cs="Arial"/>
          <w:szCs w:val="20"/>
          <w:lang w:eastAsia="sl-SI"/>
        </w:rPr>
        <w:t>pravna oseba, subjekt ali organ, katerih več kot 50-odstotni delež je v neposredni ali posredni lasti subjekta iz prejšnje alineje, ali</w:t>
      </w:r>
    </w:p>
    <w:p w14:paraId="53FDF4DA" w14:textId="77777777" w:rsidR="007D4579" w:rsidRPr="00F54DC7" w:rsidRDefault="007D4579">
      <w:pPr>
        <w:pStyle w:val="Odstavekseznama"/>
        <w:numPr>
          <w:ilvl w:val="0"/>
          <w:numId w:val="14"/>
        </w:numPr>
        <w:spacing w:line="260" w:lineRule="exact"/>
        <w:rPr>
          <w:rFonts w:eastAsia="Times New Roman" w:cs="Arial"/>
          <w:szCs w:val="20"/>
          <w:lang w:eastAsia="sl-SI"/>
        </w:rPr>
      </w:pPr>
      <w:r w:rsidRPr="00F54DC7">
        <w:rPr>
          <w:rFonts w:eastAsia="Times New Roman" w:cs="Arial"/>
          <w:szCs w:val="20"/>
          <w:lang w:eastAsia="sl-SI"/>
        </w:rPr>
        <w:t>fizična ali pravna oseba, subjekt ali organ, ki deluje v imenu ali po navodilih subjektov iz prejšnjih dveh alinej.</w:t>
      </w:r>
    </w:p>
    <w:p w14:paraId="50A739E4" w14:textId="77777777" w:rsidR="007D4579" w:rsidRPr="00F54DC7" w:rsidRDefault="007D4579" w:rsidP="007D5282">
      <w:pPr>
        <w:spacing w:line="260" w:lineRule="exact"/>
        <w:rPr>
          <w:rFonts w:cs="Arial"/>
          <w:szCs w:val="20"/>
          <w:lang w:eastAsia="sl-SI"/>
        </w:rPr>
      </w:pPr>
      <w:r w:rsidRPr="00F54DC7">
        <w:rPr>
          <w:rFonts w:cs="Arial"/>
          <w:szCs w:val="20"/>
          <w:lang w:eastAsia="sl-SI"/>
        </w:rPr>
        <w:t> </w:t>
      </w:r>
    </w:p>
    <w:p w14:paraId="3A64D2D8" w14:textId="0E81DC21" w:rsidR="007D4579" w:rsidRPr="00F54DC7" w:rsidRDefault="007D4579" w:rsidP="007D5282">
      <w:pPr>
        <w:spacing w:line="260" w:lineRule="exact"/>
        <w:ind w:left="284"/>
        <w:rPr>
          <w:rFonts w:eastAsia="Times New Roman" w:cs="Arial"/>
          <w:bCs/>
          <w:szCs w:val="20"/>
        </w:rPr>
      </w:pPr>
      <w:r w:rsidRPr="00523FC8">
        <w:rPr>
          <w:rFonts w:eastAsia="Times New Roman" w:cs="Arial"/>
          <w:bCs/>
          <w:szCs w:val="20"/>
        </w:rPr>
        <w:t xml:space="preserve">Enako velja za podizvajalca, če </w:t>
      </w:r>
      <w:r w:rsidR="00892302" w:rsidRPr="00523FC8">
        <w:rPr>
          <w:rFonts w:eastAsia="Times New Roman" w:cs="Arial"/>
          <w:bCs/>
          <w:szCs w:val="20"/>
        </w:rPr>
        <w:t xml:space="preserve">izvaja </w:t>
      </w:r>
      <w:r w:rsidRPr="00523FC8">
        <w:rPr>
          <w:rFonts w:eastAsia="Times New Roman" w:cs="Arial"/>
          <w:bCs/>
          <w:szCs w:val="20"/>
        </w:rPr>
        <w:t>več kot 10% vrednosti naročila.</w:t>
      </w:r>
    </w:p>
    <w:p w14:paraId="48F97B57" w14:textId="77777777" w:rsidR="007D4579" w:rsidRPr="00F54DC7" w:rsidRDefault="007D4579" w:rsidP="007D5282">
      <w:pPr>
        <w:spacing w:line="260" w:lineRule="exact"/>
        <w:rPr>
          <w:rFonts w:eastAsia="Times New Roman" w:cs="Arial"/>
          <w:szCs w:val="20"/>
          <w:lang w:eastAsia="sl-SI"/>
        </w:rPr>
      </w:pPr>
    </w:p>
    <w:p w14:paraId="25FD8E66" w14:textId="77777777" w:rsidR="007D4579" w:rsidRPr="00F54DC7" w:rsidRDefault="007D4579" w:rsidP="007D5282">
      <w:pPr>
        <w:spacing w:line="260" w:lineRule="exact"/>
        <w:ind w:left="284"/>
        <w:rPr>
          <w:rFonts w:eastAsia="Times New Roman" w:cs="Arial"/>
          <w:bCs/>
          <w:szCs w:val="20"/>
          <w:lang w:eastAsia="sl-SI"/>
        </w:rPr>
      </w:pPr>
      <w:r w:rsidRPr="00F54DC7">
        <w:rPr>
          <w:rFonts w:eastAsia="Times New Roman" w:cs="Arial"/>
          <w:bCs/>
          <w:szCs w:val="20"/>
          <w:lang w:eastAsia="sl-SI"/>
        </w:rPr>
        <w:t>DOKAZILO:</w:t>
      </w:r>
    </w:p>
    <w:p w14:paraId="0B4CB813" w14:textId="77777777" w:rsidR="007D4579" w:rsidRPr="00F54DC7" w:rsidRDefault="007D4579" w:rsidP="007D5282">
      <w:pPr>
        <w:spacing w:line="260" w:lineRule="exact"/>
        <w:ind w:left="284"/>
        <w:rPr>
          <w:rFonts w:eastAsia="Times New Roman" w:cs="Arial"/>
          <w:b/>
          <w:szCs w:val="20"/>
          <w:lang w:eastAsia="sl-SI"/>
        </w:rPr>
      </w:pPr>
      <w:r w:rsidRPr="00F54DC7">
        <w:rPr>
          <w:rFonts w:eastAsia="Times New Roman" w:cs="Arial"/>
          <w:szCs w:val="20"/>
          <w:lang w:eastAsia="sl-SI"/>
        </w:rPr>
        <w:t xml:space="preserve">izpolnjen obrazec </w:t>
      </w:r>
      <w:r w:rsidRPr="00F54DC7">
        <w:rPr>
          <w:rFonts w:eastAsia="Times New Roman" w:cs="Arial"/>
          <w:b/>
          <w:bCs/>
          <w:szCs w:val="20"/>
          <w:lang w:eastAsia="sl-SI"/>
        </w:rPr>
        <w:t>»Izjava za ponudnika«</w:t>
      </w:r>
    </w:p>
    <w:p w14:paraId="193E5C4A" w14:textId="77777777" w:rsidR="007D4579" w:rsidRPr="00F54DC7" w:rsidRDefault="007D4579" w:rsidP="007D5282">
      <w:pPr>
        <w:spacing w:line="260" w:lineRule="exact"/>
        <w:ind w:left="284"/>
        <w:rPr>
          <w:rFonts w:eastAsia="Times New Roman" w:cs="Arial"/>
          <w:szCs w:val="20"/>
          <w:lang w:eastAsia="sl-SI"/>
        </w:rPr>
      </w:pPr>
      <w:r w:rsidRPr="00F54DC7">
        <w:rPr>
          <w:rFonts w:eastAsia="Times New Roman" w:cs="Arial"/>
          <w:szCs w:val="20"/>
          <w:lang w:eastAsia="sl-SI"/>
        </w:rPr>
        <w:t>in</w:t>
      </w:r>
    </w:p>
    <w:p w14:paraId="08673CE2" w14:textId="77777777" w:rsidR="007D4579" w:rsidRPr="00F54DC7" w:rsidRDefault="007D4579" w:rsidP="007D5282">
      <w:pPr>
        <w:spacing w:line="260" w:lineRule="exact"/>
        <w:ind w:left="284"/>
        <w:rPr>
          <w:rFonts w:eastAsia="Times New Roman" w:cs="Arial"/>
          <w:b/>
          <w:szCs w:val="20"/>
          <w:lang w:eastAsia="sl-SI"/>
        </w:rPr>
      </w:pPr>
      <w:r w:rsidRPr="00F54DC7">
        <w:rPr>
          <w:rFonts w:eastAsia="Times New Roman" w:cs="Arial"/>
          <w:szCs w:val="20"/>
          <w:lang w:eastAsia="sl-SI"/>
        </w:rPr>
        <w:t xml:space="preserve">izpolnjen obrazec </w:t>
      </w:r>
      <w:r w:rsidRPr="00F54DC7">
        <w:rPr>
          <w:rFonts w:eastAsia="Times New Roman" w:cs="Arial"/>
          <w:b/>
          <w:bCs/>
          <w:szCs w:val="20"/>
          <w:lang w:eastAsia="sl-SI"/>
        </w:rPr>
        <w:t>»Izjava za druge gospodarske subjekte v ponudbi«</w:t>
      </w:r>
      <w:r w:rsidRPr="00F54DC7">
        <w:rPr>
          <w:rFonts w:eastAsia="Times New Roman" w:cs="Arial"/>
          <w:szCs w:val="20"/>
          <w:lang w:eastAsia="sl-SI"/>
        </w:rPr>
        <w:t>, če ponudnik v ponudbi prijavi sodelovanje drugih subjektov</w:t>
      </w:r>
    </w:p>
    <w:p w14:paraId="7B974DD7" w14:textId="77777777" w:rsidR="007D4579" w:rsidRPr="00F54DC7" w:rsidRDefault="007D4579" w:rsidP="007D5282">
      <w:pPr>
        <w:spacing w:line="260" w:lineRule="exact"/>
        <w:rPr>
          <w:rFonts w:cs="Arial"/>
          <w:szCs w:val="20"/>
          <w:lang w:eastAsia="sl-SI"/>
        </w:rPr>
      </w:pPr>
    </w:p>
    <w:p w14:paraId="76922398" w14:textId="77777777" w:rsidR="007D4579" w:rsidRPr="00F54DC7" w:rsidRDefault="007D4579" w:rsidP="007D5282">
      <w:pPr>
        <w:spacing w:line="260" w:lineRule="exact"/>
        <w:rPr>
          <w:rFonts w:cs="Arial"/>
        </w:rPr>
      </w:pPr>
      <w:r w:rsidRPr="00F54DC7">
        <w:rPr>
          <w:rFonts w:cs="Arial"/>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9.1.1.5 teh navodil.</w:t>
      </w:r>
    </w:p>
    <w:p w14:paraId="7F7795B0" w14:textId="5F6C6D09" w:rsidR="00905BAB" w:rsidRPr="00F54DC7" w:rsidRDefault="00905BAB" w:rsidP="007D5282">
      <w:pPr>
        <w:spacing w:line="260" w:lineRule="exact"/>
        <w:rPr>
          <w:rFonts w:cs="Arial"/>
          <w:szCs w:val="20"/>
          <w:lang w:eastAsia="sl-SI"/>
        </w:rPr>
      </w:pPr>
    </w:p>
    <w:p w14:paraId="248AA238" w14:textId="77777777" w:rsidR="00905BAB" w:rsidRPr="00F54DC7" w:rsidRDefault="00905BAB" w:rsidP="007D5282">
      <w:pPr>
        <w:pStyle w:val="Naslov3"/>
        <w:spacing w:line="260" w:lineRule="exact"/>
        <w:ind w:left="567" w:hanging="567"/>
        <w:rPr>
          <w:rFonts w:cs="Arial"/>
          <w:i/>
          <w:iCs/>
        </w:rPr>
      </w:pPr>
      <w:bookmarkStart w:id="51" w:name="_Toc63085660"/>
      <w:bookmarkStart w:id="52" w:name="_Toc237864509"/>
      <w:r w:rsidRPr="00F54DC7">
        <w:rPr>
          <w:rFonts w:cs="Arial"/>
          <w:i/>
          <w:iCs/>
        </w:rPr>
        <w:t>Ustreznost za opravljanje poklicne dejavnosti</w:t>
      </w:r>
      <w:bookmarkEnd w:id="52"/>
      <w:r w:rsidRPr="00F54DC7">
        <w:rPr>
          <w:rFonts w:cs="Arial"/>
          <w:i/>
          <w:iCs/>
        </w:rPr>
        <w:t xml:space="preserve"> </w:t>
      </w:r>
      <w:bookmarkEnd w:id="51"/>
    </w:p>
    <w:p w14:paraId="757E0C91" w14:textId="20DE94F6" w:rsidR="00905BAB" w:rsidRPr="00F54DC7" w:rsidRDefault="00905BAB" w:rsidP="007D5282">
      <w:pPr>
        <w:spacing w:line="260" w:lineRule="exact"/>
        <w:rPr>
          <w:rFonts w:cs="Arial"/>
          <w:szCs w:val="20"/>
        </w:rPr>
      </w:pPr>
    </w:p>
    <w:p w14:paraId="34E5AABC" w14:textId="77777777" w:rsidR="00E573ED" w:rsidRPr="00E573ED" w:rsidRDefault="00E573ED" w:rsidP="00E573ED">
      <w:pPr>
        <w:suppressAutoHyphens/>
        <w:autoSpaceDN w:val="0"/>
        <w:spacing w:line="276" w:lineRule="auto"/>
        <w:textAlignment w:val="baseline"/>
        <w:rPr>
          <w:rFonts w:cs="Arial"/>
        </w:rPr>
      </w:pPr>
      <w:r w:rsidRPr="00E573ED">
        <w:rPr>
          <w:rFonts w:cs="Arial"/>
        </w:rPr>
        <w:t>Gospodarski subjekt mora biti registriran za opravljanje dejavnosti, ki je predmet tega javnega naročila (prvi odstavek 76. člena ZJN-3).</w:t>
      </w:r>
    </w:p>
    <w:p w14:paraId="5233E6E4" w14:textId="77777777" w:rsidR="00BB7EB0" w:rsidRPr="00F54DC7" w:rsidRDefault="00BB7EB0" w:rsidP="00BB7EB0">
      <w:pPr>
        <w:pStyle w:val="Odstavekseznama"/>
        <w:spacing w:line="260" w:lineRule="exact"/>
        <w:ind w:left="360"/>
        <w:rPr>
          <w:rFonts w:cs="Arial"/>
          <w:i/>
        </w:rPr>
      </w:pPr>
    </w:p>
    <w:p w14:paraId="0586EB32" w14:textId="77777777" w:rsidR="0043770A" w:rsidRPr="00F54DC7" w:rsidRDefault="0043770A" w:rsidP="007D5282">
      <w:pPr>
        <w:spacing w:line="260" w:lineRule="exact"/>
        <w:ind w:firstLine="360"/>
        <w:rPr>
          <w:rFonts w:cs="Arial"/>
          <w:szCs w:val="20"/>
          <w:lang w:eastAsia="sl-SI"/>
        </w:rPr>
      </w:pPr>
      <w:r w:rsidRPr="00F54DC7">
        <w:rPr>
          <w:rFonts w:cs="Arial"/>
          <w:szCs w:val="20"/>
          <w:lang w:eastAsia="sl-SI"/>
        </w:rPr>
        <w:t>DOKAZILA:</w:t>
      </w:r>
    </w:p>
    <w:p w14:paraId="2F9A99D8" w14:textId="77777777" w:rsidR="009D65F8" w:rsidRDefault="009D65F8" w:rsidP="007D5282">
      <w:pPr>
        <w:spacing w:line="260" w:lineRule="exact"/>
        <w:ind w:firstLine="360"/>
        <w:rPr>
          <w:rFonts w:cs="Arial"/>
          <w:szCs w:val="20"/>
          <w:lang w:eastAsia="sl-SI"/>
        </w:rPr>
      </w:pPr>
    </w:p>
    <w:p w14:paraId="23F99CEE" w14:textId="4E33ADAD" w:rsidR="0043770A" w:rsidRPr="00F54DC7" w:rsidRDefault="0043770A" w:rsidP="007D5282">
      <w:pPr>
        <w:spacing w:line="260" w:lineRule="exact"/>
        <w:ind w:firstLine="360"/>
        <w:rPr>
          <w:rFonts w:cs="Arial"/>
          <w:b/>
          <w:szCs w:val="20"/>
          <w:lang w:eastAsia="sl-SI"/>
        </w:rPr>
      </w:pPr>
      <w:r w:rsidRPr="00F54DC7">
        <w:rPr>
          <w:rFonts w:cs="Arial"/>
          <w:szCs w:val="20"/>
          <w:lang w:eastAsia="sl-SI"/>
        </w:rPr>
        <w:t>izpolnjen obrazec</w:t>
      </w:r>
      <w:r w:rsidRPr="00F54DC7">
        <w:rPr>
          <w:rFonts w:cs="Arial"/>
          <w:b/>
          <w:szCs w:val="20"/>
          <w:lang w:eastAsia="sl-SI"/>
        </w:rPr>
        <w:t xml:space="preserve"> »Izjava za ponudnika« </w:t>
      </w:r>
    </w:p>
    <w:p w14:paraId="3A06200B" w14:textId="77777777" w:rsidR="0043770A" w:rsidRPr="00F54DC7" w:rsidRDefault="0043770A" w:rsidP="007D5282">
      <w:pPr>
        <w:spacing w:line="260" w:lineRule="exact"/>
        <w:ind w:firstLine="360"/>
        <w:rPr>
          <w:rFonts w:cs="Arial"/>
          <w:szCs w:val="20"/>
          <w:lang w:eastAsia="sl-SI"/>
        </w:rPr>
      </w:pPr>
      <w:r w:rsidRPr="00F54DC7">
        <w:rPr>
          <w:rFonts w:cs="Arial"/>
          <w:szCs w:val="20"/>
          <w:lang w:eastAsia="sl-SI"/>
        </w:rPr>
        <w:t>in</w:t>
      </w:r>
    </w:p>
    <w:p w14:paraId="180807B6" w14:textId="77777777" w:rsidR="0043770A" w:rsidRDefault="0043770A" w:rsidP="007D5282">
      <w:pPr>
        <w:spacing w:line="260" w:lineRule="exact"/>
        <w:ind w:left="360"/>
        <w:rPr>
          <w:rFonts w:cs="Arial"/>
        </w:rPr>
      </w:pPr>
      <w:r w:rsidRPr="00F54DC7">
        <w:rPr>
          <w:rFonts w:cs="Arial"/>
          <w:b/>
          <w:bCs/>
        </w:rPr>
        <w:t>vpogled</w:t>
      </w:r>
      <w:r w:rsidRPr="00F54DC7">
        <w:rPr>
          <w:rFonts w:cs="Arial"/>
        </w:rPr>
        <w:t xml:space="preserve"> v Poslovni register Republike Slovenije (PRS). V primeru, da gospodarski subjekt posluje v tujini, vpogled v register poslovnih subjektov, ki je primerljiv Poslovnemu registru Republike Slovenije.</w:t>
      </w:r>
    </w:p>
    <w:p w14:paraId="7258A930" w14:textId="77777777" w:rsidR="00CA51F3" w:rsidRDefault="00CA51F3" w:rsidP="007D5282">
      <w:pPr>
        <w:spacing w:line="260" w:lineRule="exact"/>
        <w:ind w:left="360"/>
        <w:rPr>
          <w:rFonts w:cs="Arial"/>
        </w:rPr>
      </w:pPr>
    </w:p>
    <w:p w14:paraId="4B119F52" w14:textId="77777777" w:rsidR="003670E2" w:rsidRPr="00F54DC7" w:rsidRDefault="003670E2" w:rsidP="00BB7EB0">
      <w:pPr>
        <w:spacing w:line="260" w:lineRule="exact"/>
        <w:rPr>
          <w:rFonts w:cs="Arial"/>
          <w:szCs w:val="20"/>
          <w:lang w:eastAsia="sl-SI"/>
        </w:rPr>
      </w:pPr>
    </w:p>
    <w:p w14:paraId="46B4B46C" w14:textId="549B09A0" w:rsidR="003F1D5C" w:rsidRPr="00B63184" w:rsidRDefault="00A80829">
      <w:pPr>
        <w:pStyle w:val="Naslov1"/>
        <w:numPr>
          <w:ilvl w:val="0"/>
          <w:numId w:val="13"/>
        </w:numPr>
        <w:spacing w:before="0" w:beforeAutospacing="0" w:after="0" w:afterAutospacing="0" w:line="260" w:lineRule="exact"/>
        <w:ind w:left="357" w:hanging="357"/>
        <w:rPr>
          <w:rFonts w:cs="Arial"/>
          <w:szCs w:val="20"/>
        </w:rPr>
      </w:pPr>
      <w:bookmarkStart w:id="53" w:name="_Toc336851744"/>
      <w:bookmarkStart w:id="54" w:name="_Toc336851792"/>
      <w:bookmarkStart w:id="55" w:name="_Toc237864510"/>
      <w:bookmarkEnd w:id="49"/>
      <w:bookmarkEnd w:id="50"/>
      <w:r w:rsidRPr="00B63184">
        <w:rPr>
          <w:rFonts w:cs="Arial"/>
          <w:szCs w:val="20"/>
        </w:rPr>
        <w:t>meril</w:t>
      </w:r>
      <w:r w:rsidR="006142E9" w:rsidRPr="00B63184">
        <w:rPr>
          <w:rFonts w:cs="Arial"/>
          <w:szCs w:val="20"/>
        </w:rPr>
        <w:t>O</w:t>
      </w:r>
      <w:bookmarkEnd w:id="53"/>
      <w:bookmarkEnd w:id="54"/>
      <w:r w:rsidR="00FF4119" w:rsidRPr="00B63184">
        <w:rPr>
          <w:rFonts w:cs="Arial"/>
          <w:szCs w:val="20"/>
        </w:rPr>
        <w:t xml:space="preserve"> ZA IZBOR NAJUGODNEJŠE PONUDBE</w:t>
      </w:r>
      <w:bookmarkEnd w:id="55"/>
    </w:p>
    <w:p w14:paraId="32BAF455" w14:textId="77777777" w:rsidR="00BD375C" w:rsidRPr="00B63184" w:rsidRDefault="00BD375C" w:rsidP="00BD375C"/>
    <w:p w14:paraId="39BCB66A" w14:textId="77777777" w:rsidR="00FF4119" w:rsidRPr="00B63184" w:rsidRDefault="00FF4119" w:rsidP="00FF4119"/>
    <w:p w14:paraId="56E25226" w14:textId="7DA35EE8" w:rsidR="009F74B6" w:rsidRDefault="00653CE2" w:rsidP="00762F5B">
      <w:pPr>
        <w:widowControl w:val="0"/>
        <w:tabs>
          <w:tab w:val="right" w:pos="2556"/>
          <w:tab w:val="right" w:pos="5609"/>
        </w:tabs>
        <w:suppressAutoHyphens/>
        <w:autoSpaceDN w:val="0"/>
        <w:textAlignment w:val="baseline"/>
        <w:rPr>
          <w:rFonts w:cs="Arial"/>
          <w:szCs w:val="20"/>
        </w:rPr>
      </w:pPr>
      <w:r w:rsidRPr="00B63184">
        <w:rPr>
          <w:rFonts w:cs="Arial"/>
          <w:color w:val="000000"/>
          <w:szCs w:val="20"/>
        </w:rPr>
        <w:t>Za izbor ekonomsko najugodnejšo ponudbo bo izbrana ponudba</w:t>
      </w:r>
      <w:bookmarkStart w:id="56" w:name="_Hlk74040665"/>
      <w:r w:rsidR="00762F5B">
        <w:rPr>
          <w:rFonts w:cs="Arial"/>
          <w:color w:val="000000"/>
          <w:szCs w:val="20"/>
        </w:rPr>
        <w:t xml:space="preserve"> z najnižjo skupno ceno v EUR brez DDV.</w:t>
      </w:r>
    </w:p>
    <w:p w14:paraId="2CE31693" w14:textId="77777777" w:rsidR="009F74B6" w:rsidRDefault="009F74B6" w:rsidP="005C38FC">
      <w:pPr>
        <w:spacing w:line="260" w:lineRule="exact"/>
        <w:rPr>
          <w:rFonts w:cs="Arial"/>
          <w:szCs w:val="20"/>
        </w:rPr>
      </w:pPr>
    </w:p>
    <w:p w14:paraId="46E7CDD4" w14:textId="41726E6D" w:rsidR="009742BB" w:rsidRDefault="009742BB" w:rsidP="005C38FC">
      <w:pPr>
        <w:spacing w:line="260" w:lineRule="exact"/>
        <w:rPr>
          <w:rFonts w:cs="Arial"/>
          <w:szCs w:val="20"/>
        </w:rPr>
      </w:pPr>
      <w:r w:rsidRPr="00F54DC7">
        <w:rPr>
          <w:rFonts w:cs="Arial"/>
          <w:szCs w:val="20"/>
        </w:rPr>
        <w:t xml:space="preserve">Če bosta dva ali več ponudnikov </w:t>
      </w:r>
      <w:r w:rsidR="00762F5B">
        <w:rPr>
          <w:rFonts w:cs="Arial"/>
          <w:szCs w:val="20"/>
        </w:rPr>
        <w:t>ponudila najnižjo skupno ceno</w:t>
      </w:r>
      <w:r w:rsidR="009F5209">
        <w:rPr>
          <w:rFonts w:cs="Arial"/>
          <w:szCs w:val="20"/>
        </w:rPr>
        <w:t xml:space="preserve"> točk,</w:t>
      </w:r>
      <w:r w:rsidRPr="00F54DC7">
        <w:rPr>
          <w:rFonts w:cs="Arial"/>
          <w:szCs w:val="20"/>
        </w:rPr>
        <w:t xml:space="preserve"> </w:t>
      </w:r>
      <w:r w:rsidR="00403D55">
        <w:rPr>
          <w:rFonts w:cs="Arial"/>
          <w:szCs w:val="20"/>
        </w:rPr>
        <w:t xml:space="preserve">bo naročnik </w:t>
      </w:r>
      <w:r w:rsidR="00BD375C">
        <w:rPr>
          <w:rFonts w:cs="Arial"/>
          <w:szCs w:val="20"/>
        </w:rPr>
        <w:t xml:space="preserve">izbranega </w:t>
      </w:r>
      <w:r w:rsidR="00403D55">
        <w:rPr>
          <w:rFonts w:cs="Arial"/>
          <w:szCs w:val="20"/>
        </w:rPr>
        <w:t xml:space="preserve">ponudnika izbral z </w:t>
      </w:r>
      <w:r w:rsidR="00E2728D" w:rsidRPr="00F54DC7">
        <w:rPr>
          <w:rFonts w:cs="Arial"/>
          <w:szCs w:val="20"/>
        </w:rPr>
        <w:t>žrebom</w:t>
      </w:r>
      <w:r w:rsidR="00E2728D">
        <w:rPr>
          <w:rFonts w:cs="Arial"/>
          <w:szCs w:val="20"/>
        </w:rPr>
        <w:t>.</w:t>
      </w:r>
      <w:bookmarkEnd w:id="56"/>
      <w:r w:rsidR="005C38FC">
        <w:rPr>
          <w:rFonts w:cs="Arial"/>
          <w:szCs w:val="20"/>
        </w:rPr>
        <w:t xml:space="preserve"> </w:t>
      </w:r>
      <w:r w:rsidRPr="00F54DC7">
        <w:rPr>
          <w:rFonts w:cs="Arial"/>
          <w:szCs w:val="20"/>
        </w:rPr>
        <w:t xml:space="preserve">Žreb bo potekal v prostorih naročnika. Izmed slednjih bo prvouvrščen ponudnik, ki bo prvi izžreban. Ponudnikom, </w:t>
      </w:r>
      <w:r w:rsidR="00403D55">
        <w:rPr>
          <w:rFonts w:cs="Arial"/>
          <w:szCs w:val="20"/>
        </w:rPr>
        <w:t>med katerimi</w:t>
      </w:r>
      <w:r w:rsidRPr="00F54DC7">
        <w:rPr>
          <w:rFonts w:cs="Arial"/>
          <w:szCs w:val="20"/>
        </w:rPr>
        <w:t xml:space="preserve"> se izvede žreb in ne bodo prisotni na žrebu, bo naročnik posredoval zapisnik žrebanja. </w:t>
      </w:r>
    </w:p>
    <w:p w14:paraId="1D7D7DCB" w14:textId="77777777" w:rsidR="004F0BD2" w:rsidRDefault="004F0BD2" w:rsidP="005C38FC">
      <w:pPr>
        <w:spacing w:line="260" w:lineRule="exact"/>
        <w:rPr>
          <w:rFonts w:cs="Arial"/>
          <w:szCs w:val="20"/>
        </w:rPr>
      </w:pPr>
    </w:p>
    <w:p w14:paraId="69AE3058" w14:textId="30648D39" w:rsidR="004F0BD2" w:rsidRPr="009F789B" w:rsidRDefault="004F0BD2" w:rsidP="004F0BD2">
      <w:pPr>
        <w:rPr>
          <w:rFonts w:cs="Arial"/>
          <w:kern w:val="3"/>
          <w:szCs w:val="20"/>
          <w:lang w:eastAsia="zh-CN"/>
        </w:rPr>
      </w:pPr>
      <w:r w:rsidRPr="004F0BD2">
        <w:rPr>
          <w:rFonts w:cs="Arial"/>
          <w:b/>
          <w:bCs/>
          <w:kern w:val="3"/>
          <w:szCs w:val="20"/>
          <w:lang w:eastAsia="zh-CN"/>
        </w:rPr>
        <w:t>Dokazilo:</w:t>
      </w:r>
      <w:r w:rsidRPr="009F789B">
        <w:rPr>
          <w:rFonts w:cs="Arial"/>
          <w:kern w:val="3"/>
          <w:szCs w:val="20"/>
          <w:lang w:eastAsia="zh-CN"/>
        </w:rPr>
        <w:t xml:space="preserve"> obrazec »</w:t>
      </w:r>
      <w:r w:rsidR="009F74B6">
        <w:rPr>
          <w:rFonts w:cs="Arial"/>
          <w:kern w:val="3"/>
          <w:szCs w:val="20"/>
          <w:lang w:eastAsia="zh-CN"/>
        </w:rPr>
        <w:t>P</w:t>
      </w:r>
      <w:r w:rsidRPr="009F789B">
        <w:rPr>
          <w:rFonts w:cs="Arial"/>
          <w:kern w:val="3"/>
          <w:szCs w:val="20"/>
          <w:lang w:eastAsia="zh-CN"/>
        </w:rPr>
        <w:t>redračun</w:t>
      </w:r>
      <w:r w:rsidR="009F74B6">
        <w:rPr>
          <w:rFonts w:cs="Arial"/>
          <w:kern w:val="3"/>
          <w:szCs w:val="20"/>
          <w:lang w:eastAsia="zh-CN"/>
        </w:rPr>
        <w:t xml:space="preserve"> - rekapitulacija</w:t>
      </w:r>
      <w:r w:rsidRPr="009F789B">
        <w:rPr>
          <w:rFonts w:cs="Arial"/>
          <w:kern w:val="3"/>
          <w:szCs w:val="20"/>
          <w:lang w:eastAsia="zh-CN"/>
        </w:rPr>
        <w:t>«</w:t>
      </w:r>
    </w:p>
    <w:p w14:paraId="71A5334E" w14:textId="77777777" w:rsidR="004F0BD2" w:rsidRDefault="004F0BD2" w:rsidP="005C38FC">
      <w:pPr>
        <w:spacing w:line="260" w:lineRule="exact"/>
        <w:rPr>
          <w:rFonts w:cs="Arial"/>
          <w:szCs w:val="20"/>
        </w:rPr>
      </w:pPr>
    </w:p>
    <w:p w14:paraId="6B3F6601" w14:textId="77777777" w:rsidR="00EE7B74" w:rsidRPr="00F54DC7" w:rsidRDefault="00EE7B74" w:rsidP="007D5282">
      <w:pPr>
        <w:spacing w:line="260" w:lineRule="exact"/>
        <w:rPr>
          <w:rFonts w:eastAsia="Times New Roman" w:cs="Arial"/>
          <w:szCs w:val="20"/>
          <w:highlight w:val="yellow"/>
        </w:rPr>
      </w:pPr>
    </w:p>
    <w:p w14:paraId="2BDECCE7" w14:textId="77777777" w:rsidR="00562109" w:rsidRPr="00F54DC7" w:rsidRDefault="006E4F24">
      <w:pPr>
        <w:pStyle w:val="Naslov1"/>
        <w:numPr>
          <w:ilvl w:val="0"/>
          <w:numId w:val="13"/>
        </w:numPr>
        <w:spacing w:before="0" w:beforeAutospacing="0" w:after="0" w:afterAutospacing="0" w:line="260" w:lineRule="exact"/>
        <w:ind w:left="357" w:hanging="357"/>
        <w:rPr>
          <w:rFonts w:cs="Arial"/>
        </w:rPr>
      </w:pPr>
      <w:bookmarkStart w:id="57" w:name="_Toc237864511"/>
      <w:r w:rsidRPr="00F54DC7">
        <w:rPr>
          <w:rFonts w:cs="Arial"/>
        </w:rPr>
        <w:lastRenderedPageBreak/>
        <w:t>ponudba</w:t>
      </w:r>
      <w:bookmarkEnd w:id="57"/>
    </w:p>
    <w:p w14:paraId="1D679149" w14:textId="77777777" w:rsidR="008E4247" w:rsidRPr="00F54DC7" w:rsidRDefault="008E4247" w:rsidP="007D5282">
      <w:pPr>
        <w:spacing w:line="260" w:lineRule="exact"/>
        <w:rPr>
          <w:rFonts w:cs="Arial"/>
        </w:rPr>
      </w:pPr>
    </w:p>
    <w:p w14:paraId="293D6F6B" w14:textId="079920B5" w:rsidR="00120550" w:rsidRPr="00F54DC7" w:rsidRDefault="003456FC">
      <w:pPr>
        <w:pStyle w:val="Naslov2"/>
        <w:numPr>
          <w:ilvl w:val="1"/>
          <w:numId w:val="13"/>
        </w:numPr>
        <w:spacing w:line="260" w:lineRule="exact"/>
        <w:ind w:left="567" w:hanging="567"/>
        <w:rPr>
          <w:rFonts w:cs="Arial"/>
        </w:rPr>
      </w:pPr>
      <w:bookmarkStart w:id="58" w:name="_Toc40097925"/>
      <w:bookmarkStart w:id="59" w:name="_Toc41483429"/>
      <w:bookmarkStart w:id="60" w:name="_Toc336851746"/>
      <w:bookmarkStart w:id="61" w:name="_Toc336851794"/>
      <w:bookmarkStart w:id="62" w:name="_Toc237864512"/>
      <w:bookmarkEnd w:id="58"/>
      <w:bookmarkEnd w:id="59"/>
      <w:r w:rsidRPr="00F54DC7">
        <w:rPr>
          <w:rFonts w:cs="Arial"/>
        </w:rPr>
        <w:t>P</w:t>
      </w:r>
      <w:bookmarkEnd w:id="60"/>
      <w:bookmarkEnd w:id="61"/>
      <w:r w:rsidR="00812A44" w:rsidRPr="00F54DC7">
        <w:rPr>
          <w:rFonts w:cs="Arial"/>
        </w:rPr>
        <w:t>onudbena dokumentacija</w:t>
      </w:r>
      <w:bookmarkEnd w:id="62"/>
    </w:p>
    <w:p w14:paraId="34E823CE" w14:textId="77777777" w:rsidR="008E4247" w:rsidRPr="00F54DC7" w:rsidRDefault="008E4247" w:rsidP="007D5282">
      <w:pPr>
        <w:spacing w:line="260" w:lineRule="exact"/>
        <w:rPr>
          <w:rFonts w:cs="Arial"/>
        </w:rPr>
      </w:pPr>
    </w:p>
    <w:p w14:paraId="48B257B3" w14:textId="3250FA1B" w:rsidR="00527AFA" w:rsidRPr="00F54DC7" w:rsidRDefault="00527AFA" w:rsidP="007D5282">
      <w:pPr>
        <w:spacing w:line="260" w:lineRule="exact"/>
        <w:rPr>
          <w:rFonts w:cs="Arial"/>
        </w:rPr>
      </w:pPr>
      <w:r w:rsidRPr="00F54DC7">
        <w:rPr>
          <w:rFonts w:cs="Arial"/>
        </w:rPr>
        <w:t>Ponudbeno dokumentacijo sestavljajo naslednji dokumenti:</w:t>
      </w:r>
    </w:p>
    <w:p w14:paraId="0E9C5E52" w14:textId="209A16E4" w:rsidR="00EF098E" w:rsidRPr="00BD375C" w:rsidRDefault="00EF098E">
      <w:pPr>
        <w:numPr>
          <w:ilvl w:val="0"/>
          <w:numId w:val="10"/>
        </w:numPr>
        <w:spacing w:line="260" w:lineRule="exact"/>
        <w:contextualSpacing/>
        <w:rPr>
          <w:rFonts w:cs="Arial"/>
        </w:rPr>
      </w:pPr>
      <w:r w:rsidRPr="00BD375C">
        <w:rPr>
          <w:rFonts w:cs="Arial"/>
        </w:rPr>
        <w:t>izpolnjen obrazec »Predračun – rekapitulacija«</w:t>
      </w:r>
      <w:r w:rsidR="00472C81" w:rsidRPr="00BD375C">
        <w:rPr>
          <w:rFonts w:cs="Arial"/>
        </w:rPr>
        <w:t xml:space="preserve"> (Word obrazec)</w:t>
      </w:r>
      <w:r w:rsidR="000942BF" w:rsidRPr="00BD375C">
        <w:rPr>
          <w:rFonts w:cs="Arial"/>
        </w:rPr>
        <w:t>;</w:t>
      </w:r>
    </w:p>
    <w:p w14:paraId="1FDB164E" w14:textId="075CC42D" w:rsidR="00EF098E" w:rsidRPr="00BD375C" w:rsidRDefault="00EF098E">
      <w:pPr>
        <w:numPr>
          <w:ilvl w:val="0"/>
          <w:numId w:val="10"/>
        </w:numPr>
        <w:spacing w:line="260" w:lineRule="exact"/>
        <w:contextualSpacing/>
        <w:rPr>
          <w:rFonts w:cs="Arial"/>
        </w:rPr>
      </w:pPr>
      <w:r w:rsidRPr="00BD375C">
        <w:rPr>
          <w:rFonts w:cs="Arial"/>
        </w:rPr>
        <w:t>izpolnjen obraz</w:t>
      </w:r>
      <w:r w:rsidR="0052403C" w:rsidRPr="00BD375C">
        <w:rPr>
          <w:rFonts w:cs="Arial"/>
        </w:rPr>
        <w:t>e</w:t>
      </w:r>
      <w:r w:rsidRPr="00BD375C">
        <w:rPr>
          <w:rFonts w:cs="Arial"/>
        </w:rPr>
        <w:t xml:space="preserve">c »Predračun – </w:t>
      </w:r>
      <w:r w:rsidR="003B7899">
        <w:rPr>
          <w:rFonts w:cs="Arial"/>
        </w:rPr>
        <w:t xml:space="preserve">opis </w:t>
      </w:r>
      <w:r w:rsidR="00231DF6">
        <w:rPr>
          <w:rFonts w:cs="Arial"/>
        </w:rPr>
        <w:t>aparatov</w:t>
      </w:r>
      <w:r w:rsidRPr="00BD375C">
        <w:rPr>
          <w:rFonts w:cs="Arial"/>
        </w:rPr>
        <w:t>« (Excel obrazec);</w:t>
      </w:r>
    </w:p>
    <w:p w14:paraId="016F97B3" w14:textId="4533BD5D" w:rsidR="004D76B1" w:rsidRPr="00BD375C" w:rsidRDefault="004D76B1">
      <w:pPr>
        <w:numPr>
          <w:ilvl w:val="0"/>
          <w:numId w:val="10"/>
        </w:numPr>
        <w:spacing w:line="260" w:lineRule="exact"/>
        <w:contextualSpacing/>
        <w:rPr>
          <w:rFonts w:cs="Arial"/>
        </w:rPr>
      </w:pPr>
      <w:r w:rsidRPr="00BD375C">
        <w:rPr>
          <w:rFonts w:cs="Arial"/>
        </w:rPr>
        <w:t>izpolnjen obrazec »Prijava«;</w:t>
      </w:r>
    </w:p>
    <w:p w14:paraId="2BB4E1DC" w14:textId="77777777" w:rsidR="00A05BBB" w:rsidRPr="00BD375C" w:rsidRDefault="00605635">
      <w:pPr>
        <w:numPr>
          <w:ilvl w:val="0"/>
          <w:numId w:val="10"/>
        </w:numPr>
        <w:spacing w:line="260" w:lineRule="exact"/>
        <w:contextualSpacing/>
        <w:rPr>
          <w:rFonts w:cs="Arial"/>
        </w:rPr>
      </w:pPr>
      <w:r w:rsidRPr="00BD375C">
        <w:rPr>
          <w:rFonts w:cs="Arial"/>
        </w:rPr>
        <w:t>izpolnjen obrazec »Izjava za ponudnika«;</w:t>
      </w:r>
    </w:p>
    <w:p w14:paraId="4BF2DB11" w14:textId="3A5F9287" w:rsidR="00F36CC7" w:rsidRPr="00BD375C" w:rsidRDefault="00F36CC7">
      <w:pPr>
        <w:numPr>
          <w:ilvl w:val="0"/>
          <w:numId w:val="10"/>
        </w:numPr>
        <w:spacing w:line="260" w:lineRule="exact"/>
        <w:contextualSpacing/>
        <w:rPr>
          <w:rFonts w:cs="Arial"/>
        </w:rPr>
      </w:pPr>
      <w:r w:rsidRPr="00BD375C">
        <w:rPr>
          <w:rFonts w:cs="Arial"/>
        </w:rPr>
        <w:t>i</w:t>
      </w:r>
      <w:r w:rsidR="00605635" w:rsidRPr="00BD375C">
        <w:rPr>
          <w:rFonts w:cs="Arial"/>
        </w:rPr>
        <w:t xml:space="preserve">zpolnjen obrazec »Izjava za </w:t>
      </w:r>
      <w:r w:rsidR="00BD375C" w:rsidRPr="00BD375C">
        <w:rPr>
          <w:rFonts w:cs="Arial"/>
        </w:rPr>
        <w:t>ostale</w:t>
      </w:r>
      <w:r w:rsidR="00605635" w:rsidRPr="00BD375C">
        <w:rPr>
          <w:rFonts w:cs="Arial"/>
        </w:rPr>
        <w:t xml:space="preserve"> gospodarske subjekte v ponudbi</w:t>
      </w:r>
      <w:r w:rsidR="0031436B" w:rsidRPr="00BD375C">
        <w:rPr>
          <w:rFonts w:cs="Arial"/>
        </w:rPr>
        <w:t>«</w:t>
      </w:r>
      <w:r w:rsidR="00EE253C" w:rsidRPr="00BD375C">
        <w:rPr>
          <w:rFonts w:cs="Arial"/>
        </w:rPr>
        <w:t xml:space="preserve"> (v primeru, če ponudnik v svoji ponudbi prijavlja še druge gospodarske subjekte)</w:t>
      </w:r>
      <w:r w:rsidR="00C558D5" w:rsidRPr="00BD375C">
        <w:rPr>
          <w:rFonts w:cs="Arial"/>
        </w:rPr>
        <w:t>;</w:t>
      </w:r>
    </w:p>
    <w:p w14:paraId="3ECAF5C4" w14:textId="19F3E619" w:rsidR="009D56F6" w:rsidRPr="00BD375C" w:rsidRDefault="00C558D5">
      <w:pPr>
        <w:numPr>
          <w:ilvl w:val="0"/>
          <w:numId w:val="10"/>
        </w:numPr>
        <w:spacing w:line="260" w:lineRule="exact"/>
        <w:contextualSpacing/>
        <w:rPr>
          <w:rFonts w:cs="Arial"/>
        </w:rPr>
      </w:pPr>
      <w:r w:rsidRPr="00BD375C">
        <w:rPr>
          <w:rFonts w:cs="Arial"/>
          <w:szCs w:val="20"/>
        </w:rPr>
        <w:t>izpolnjen obrazec »Soglasje podizvajalca</w:t>
      </w:r>
      <w:r w:rsidR="001A54BA" w:rsidRPr="00BD375C">
        <w:rPr>
          <w:rFonts w:cs="Arial"/>
          <w:szCs w:val="20"/>
        </w:rPr>
        <w:t xml:space="preserve"> za neposredna plačila</w:t>
      </w:r>
      <w:r w:rsidRPr="00BD375C">
        <w:rPr>
          <w:rFonts w:cs="Arial"/>
          <w:szCs w:val="20"/>
        </w:rPr>
        <w:t>« (v primeru, da ponudnik nastopa s podizvajalci in ti zahtevajo neposredna plačila)</w:t>
      </w:r>
    </w:p>
    <w:p w14:paraId="2AA605F5" w14:textId="77777777" w:rsidR="00A710D1" w:rsidRDefault="00A710D1" w:rsidP="00A710D1">
      <w:pPr>
        <w:spacing w:line="260" w:lineRule="exact"/>
        <w:ind w:left="360"/>
        <w:contextualSpacing/>
        <w:rPr>
          <w:rFonts w:cs="Arial"/>
          <w:i/>
          <w:iCs/>
          <w:szCs w:val="20"/>
          <w:highlight w:val="yellow"/>
        </w:rPr>
      </w:pPr>
    </w:p>
    <w:p w14:paraId="00C3A261" w14:textId="7EA01022" w:rsidR="001A54BA" w:rsidRPr="00F54DC7" w:rsidRDefault="001A54BA" w:rsidP="007D5282">
      <w:pPr>
        <w:spacing w:line="260" w:lineRule="exact"/>
        <w:rPr>
          <w:rFonts w:eastAsia="Times New Roman" w:cs="Arial"/>
          <w:szCs w:val="20"/>
          <w:lang w:eastAsia="sl-SI"/>
        </w:rPr>
      </w:pPr>
      <w:r w:rsidRPr="00F54DC7">
        <w:rPr>
          <w:rFonts w:eastAsia="Times New Roman" w:cs="Arial"/>
          <w:szCs w:val="20"/>
          <w:lang w:eastAsia="sl-SI"/>
        </w:rPr>
        <w:t xml:space="preserve">Ponudnik lahko že v ponudbi predloži tudi druge dokumente, ki so navedene </w:t>
      </w:r>
      <w:r w:rsidR="00BD375C">
        <w:rPr>
          <w:rFonts w:eastAsia="Times New Roman" w:cs="Arial"/>
          <w:szCs w:val="20"/>
          <w:lang w:eastAsia="sl-SI"/>
        </w:rPr>
        <w:t>pod</w:t>
      </w:r>
      <w:r w:rsidRPr="00F54DC7">
        <w:rPr>
          <w:rFonts w:eastAsia="Times New Roman" w:cs="Arial"/>
          <w:szCs w:val="20"/>
          <w:lang w:eastAsia="sl-SI"/>
        </w:rPr>
        <w:t xml:space="preserve"> posameznim pogojem.</w:t>
      </w:r>
    </w:p>
    <w:p w14:paraId="1908C6E9" w14:textId="77777777" w:rsidR="001A54BA" w:rsidRPr="00F54DC7" w:rsidRDefault="001A54BA" w:rsidP="007D5282">
      <w:pPr>
        <w:spacing w:line="260" w:lineRule="exact"/>
        <w:rPr>
          <w:rFonts w:cs="Arial"/>
          <w:szCs w:val="20"/>
        </w:rPr>
      </w:pPr>
    </w:p>
    <w:p w14:paraId="632B0A0F" w14:textId="12D41D78" w:rsidR="006004F0" w:rsidRPr="00F54DC7" w:rsidRDefault="006004F0" w:rsidP="007D5282">
      <w:pPr>
        <w:spacing w:line="260" w:lineRule="exact"/>
        <w:rPr>
          <w:rFonts w:cs="Arial"/>
          <w:szCs w:val="20"/>
        </w:rPr>
      </w:pPr>
      <w:r w:rsidRPr="00F54DC7">
        <w:rPr>
          <w:rFonts w:cs="Arial"/>
          <w:szCs w:val="20"/>
        </w:rPr>
        <w:t>Obrazci izjav, ki jih mora predložiti ponudnik, so del dokumentacije predmetnega naročila. Izjave so lahko predložene na</w:t>
      </w:r>
      <w:r w:rsidR="00314799">
        <w:rPr>
          <w:rFonts w:cs="Arial"/>
          <w:szCs w:val="20"/>
        </w:rPr>
        <w:t xml:space="preserve"> naročnikovih</w:t>
      </w:r>
      <w:r w:rsidRPr="00F54DC7">
        <w:rPr>
          <w:rFonts w:cs="Arial"/>
          <w:szCs w:val="20"/>
        </w:rPr>
        <w:t xml:space="preserve"> obrazcih ali na ponudnikovih, ki pa vsebinsko bistveno ne smejo odstopati od </w:t>
      </w:r>
      <w:r w:rsidR="00314799">
        <w:rPr>
          <w:rFonts w:cs="Arial"/>
          <w:szCs w:val="20"/>
        </w:rPr>
        <w:t>naročnikovih</w:t>
      </w:r>
      <w:r w:rsidRPr="00F54DC7">
        <w:rPr>
          <w:rFonts w:cs="Arial"/>
          <w:szCs w:val="20"/>
        </w:rPr>
        <w:t xml:space="preserve"> obrazcev. Šteje se, da je z oddajo ponudbe podpisana vsa ponudbena dokumentacija, ki jo je ponudnik predložil v sistem e-JN. </w:t>
      </w:r>
    </w:p>
    <w:p w14:paraId="052DDC1C" w14:textId="77777777" w:rsidR="006004F0" w:rsidRPr="00F54DC7" w:rsidRDefault="006004F0" w:rsidP="007D5282">
      <w:pPr>
        <w:spacing w:line="260" w:lineRule="exact"/>
        <w:rPr>
          <w:rFonts w:cs="Arial"/>
          <w:szCs w:val="20"/>
        </w:rPr>
      </w:pPr>
    </w:p>
    <w:p w14:paraId="416E8463" w14:textId="43A5BCA5" w:rsidR="00892302" w:rsidRPr="00F54DC7" w:rsidRDefault="00892302" w:rsidP="00892302">
      <w:pPr>
        <w:spacing w:line="260" w:lineRule="exact"/>
        <w:rPr>
          <w:rFonts w:cs="Arial"/>
          <w:szCs w:val="20"/>
        </w:rPr>
      </w:pPr>
      <w:r w:rsidRPr="00F54DC7">
        <w:rPr>
          <w:rFonts w:cs="Arial"/>
          <w:szCs w:val="20"/>
        </w:rPr>
        <w:t>V času pregleda ponudbene dokumentacije bo moral ponudnik na poziv naročnika ponudbeno dokumentacijo dopolniti</w:t>
      </w:r>
      <w:r w:rsidR="005D7008">
        <w:rPr>
          <w:rFonts w:cs="Arial"/>
          <w:szCs w:val="20"/>
        </w:rPr>
        <w:t>, pojasniti</w:t>
      </w:r>
      <w:r w:rsidRPr="00F54DC7">
        <w:rPr>
          <w:rFonts w:cs="Arial"/>
          <w:szCs w:val="20"/>
        </w:rPr>
        <w:t xml:space="preserve"> oziroma posredovati dokazila, kot je navedeno za posameznim zahtevanim pogojem oziroma razlogom za izključitev.</w:t>
      </w:r>
    </w:p>
    <w:p w14:paraId="358EC6D4" w14:textId="77777777" w:rsidR="00892302" w:rsidRPr="00F54DC7" w:rsidRDefault="00892302" w:rsidP="007D5282">
      <w:pPr>
        <w:spacing w:line="260" w:lineRule="exact"/>
        <w:rPr>
          <w:rFonts w:cs="Arial"/>
          <w:szCs w:val="20"/>
        </w:rPr>
      </w:pPr>
    </w:p>
    <w:p w14:paraId="4B61DEE9" w14:textId="77777777" w:rsidR="006004F0" w:rsidRPr="00F54DC7" w:rsidRDefault="006004F0" w:rsidP="007D5282">
      <w:pPr>
        <w:spacing w:line="260" w:lineRule="exact"/>
        <w:rPr>
          <w:rFonts w:cs="Arial"/>
          <w:szCs w:val="20"/>
          <w:highlight w:val="yellow"/>
        </w:rPr>
      </w:pPr>
      <w:r w:rsidRPr="00F54DC7">
        <w:rPr>
          <w:rFonts w:cs="Arial"/>
          <w:szCs w:val="20"/>
        </w:rPr>
        <w:t>Ponudnik, ki odda ponudbo, pod kazensko in materialno odgovornostjo jamči, da so vsi podatki in dokumenti, podani v ponudbi, resnični, in da datoteke priloženih listin ustrezajo izvirniku. V nasprotnem primeru ponudnik naročniku odgovarja za vso škodo, ki mu je nastala.</w:t>
      </w:r>
    </w:p>
    <w:p w14:paraId="0F6A1AA7" w14:textId="77777777" w:rsidR="00BF2D3F" w:rsidRPr="00F54DC7" w:rsidRDefault="00BF2D3F" w:rsidP="007D5282">
      <w:pPr>
        <w:spacing w:line="260" w:lineRule="exact"/>
        <w:rPr>
          <w:rFonts w:cs="Arial"/>
          <w:iCs/>
          <w:szCs w:val="20"/>
        </w:rPr>
      </w:pPr>
    </w:p>
    <w:p w14:paraId="51635CA7" w14:textId="77777777" w:rsidR="004F30A5" w:rsidRPr="00F54DC7" w:rsidRDefault="004F30A5">
      <w:pPr>
        <w:pStyle w:val="Naslov2"/>
        <w:numPr>
          <w:ilvl w:val="1"/>
          <w:numId w:val="13"/>
        </w:numPr>
        <w:spacing w:line="260" w:lineRule="exact"/>
        <w:ind w:left="567" w:hanging="567"/>
        <w:rPr>
          <w:rFonts w:cs="Arial"/>
        </w:rPr>
      </w:pPr>
      <w:bookmarkStart w:id="63" w:name="_Toc515259689"/>
      <w:bookmarkStart w:id="64" w:name="_Toc237864513"/>
      <w:r w:rsidRPr="00F54DC7">
        <w:rPr>
          <w:rFonts w:cs="Arial"/>
        </w:rPr>
        <w:t>S</w:t>
      </w:r>
      <w:bookmarkEnd w:id="63"/>
      <w:r w:rsidRPr="00F54DC7">
        <w:rPr>
          <w:rFonts w:cs="Arial"/>
        </w:rPr>
        <w:t>estavljanje ponudbe</w:t>
      </w:r>
      <w:bookmarkEnd w:id="64"/>
    </w:p>
    <w:p w14:paraId="441CF9BA" w14:textId="77777777" w:rsidR="00EF098E" w:rsidRDefault="00EF098E" w:rsidP="007D5282">
      <w:pPr>
        <w:spacing w:line="260" w:lineRule="exact"/>
        <w:rPr>
          <w:rFonts w:cs="Arial"/>
        </w:rPr>
      </w:pPr>
    </w:p>
    <w:p w14:paraId="78CA649C" w14:textId="122F221B" w:rsidR="00EF098E" w:rsidRPr="00281929" w:rsidRDefault="00EF098E" w:rsidP="007D5282">
      <w:pPr>
        <w:pStyle w:val="Naslov3"/>
        <w:spacing w:line="260" w:lineRule="exact"/>
        <w:ind w:left="426" w:hanging="426"/>
        <w:rPr>
          <w:rFonts w:cs="Arial"/>
          <w:i/>
          <w:iCs/>
        </w:rPr>
      </w:pPr>
      <w:bookmarkStart w:id="65" w:name="_Toc40090710"/>
      <w:bookmarkStart w:id="66" w:name="_Toc40097928"/>
      <w:bookmarkStart w:id="67" w:name="_Toc41483432"/>
      <w:bookmarkStart w:id="68" w:name="_Toc512338400"/>
      <w:bookmarkStart w:id="69" w:name="_Toc237864514"/>
      <w:bookmarkEnd w:id="65"/>
      <w:bookmarkEnd w:id="66"/>
      <w:bookmarkEnd w:id="67"/>
      <w:r w:rsidRPr="00281929">
        <w:rPr>
          <w:rFonts w:cs="Arial"/>
          <w:i/>
          <w:iCs/>
        </w:rPr>
        <w:t xml:space="preserve">Obrazec »Predračun </w:t>
      </w:r>
      <w:r w:rsidR="00C02BF3" w:rsidRPr="00281929">
        <w:rPr>
          <w:rFonts w:cs="Arial"/>
          <w:i/>
          <w:iCs/>
        </w:rPr>
        <w:t>–</w:t>
      </w:r>
      <w:r w:rsidRPr="00281929">
        <w:rPr>
          <w:rFonts w:cs="Arial"/>
          <w:i/>
          <w:iCs/>
        </w:rPr>
        <w:t xml:space="preserve"> rekapitulacija</w:t>
      </w:r>
      <w:r w:rsidR="00FA02CE" w:rsidRPr="00281929">
        <w:rPr>
          <w:rFonts w:cs="Arial"/>
          <w:i/>
          <w:iCs/>
        </w:rPr>
        <w:t xml:space="preserve"> </w:t>
      </w:r>
      <w:r w:rsidR="00C02BF3" w:rsidRPr="00281929">
        <w:rPr>
          <w:rFonts w:cs="Arial"/>
          <w:i/>
          <w:iCs/>
        </w:rPr>
        <w:t>(Word)</w:t>
      </w:r>
      <w:r w:rsidRPr="00281929">
        <w:rPr>
          <w:rFonts w:cs="Arial"/>
          <w:i/>
          <w:iCs/>
        </w:rPr>
        <w:t>« in obrazec »Predračun –</w:t>
      </w:r>
      <w:r w:rsidR="00472C81" w:rsidRPr="00281929">
        <w:rPr>
          <w:rFonts w:cs="Arial"/>
        </w:rPr>
        <w:t xml:space="preserve"> </w:t>
      </w:r>
      <w:r w:rsidR="00231DF6" w:rsidRPr="00281929">
        <w:rPr>
          <w:rFonts w:cs="Arial"/>
          <w:i/>
          <w:iCs/>
        </w:rPr>
        <w:t>o</w:t>
      </w:r>
      <w:r w:rsidR="003B7899" w:rsidRPr="00281929">
        <w:rPr>
          <w:rFonts w:cs="Arial"/>
          <w:i/>
          <w:iCs/>
        </w:rPr>
        <w:t xml:space="preserve">pis </w:t>
      </w:r>
      <w:r w:rsidR="00042927" w:rsidRPr="00281929">
        <w:rPr>
          <w:rFonts w:cs="Arial"/>
          <w:i/>
          <w:iCs/>
        </w:rPr>
        <w:t>aparatov</w:t>
      </w:r>
      <w:r w:rsidR="00FA02CE" w:rsidRPr="00281929">
        <w:rPr>
          <w:rFonts w:cs="Arial"/>
          <w:i/>
          <w:iCs/>
        </w:rPr>
        <w:t xml:space="preserve"> </w:t>
      </w:r>
      <w:r w:rsidR="00C02BF3" w:rsidRPr="00281929">
        <w:rPr>
          <w:rFonts w:cs="Arial"/>
          <w:i/>
          <w:iCs/>
        </w:rPr>
        <w:t>(Excel)</w:t>
      </w:r>
      <w:r w:rsidRPr="00281929">
        <w:rPr>
          <w:rFonts w:cs="Arial"/>
          <w:i/>
          <w:iCs/>
        </w:rPr>
        <w:t>«</w:t>
      </w:r>
      <w:bookmarkEnd w:id="69"/>
    </w:p>
    <w:p w14:paraId="14966796" w14:textId="03A8F203" w:rsidR="00EF098E" w:rsidRPr="00F54DC7" w:rsidRDefault="00EF098E" w:rsidP="007D5282">
      <w:pPr>
        <w:pStyle w:val="Naslov3"/>
        <w:numPr>
          <w:ilvl w:val="0"/>
          <w:numId w:val="0"/>
        </w:numPr>
        <w:spacing w:line="260" w:lineRule="exact"/>
        <w:rPr>
          <w:rFonts w:cs="Arial"/>
        </w:rPr>
      </w:pPr>
    </w:p>
    <w:p w14:paraId="120AF6B6" w14:textId="1313D189" w:rsidR="005C38FC" w:rsidRDefault="00567B9F" w:rsidP="002A6969">
      <w:pPr>
        <w:spacing w:line="260" w:lineRule="exact"/>
        <w:rPr>
          <w:rFonts w:cs="Arial"/>
          <w:szCs w:val="20"/>
        </w:rPr>
      </w:pPr>
      <w:r>
        <w:rPr>
          <w:rFonts w:cs="Arial"/>
          <w:szCs w:val="20"/>
        </w:rPr>
        <w:t xml:space="preserve">Ponudnik mora ponuditi </w:t>
      </w:r>
      <w:r w:rsidR="003B7899">
        <w:rPr>
          <w:rFonts w:cs="Arial"/>
          <w:szCs w:val="20"/>
        </w:rPr>
        <w:t>ter</w:t>
      </w:r>
      <w:r>
        <w:rPr>
          <w:rFonts w:cs="Arial"/>
          <w:szCs w:val="20"/>
        </w:rPr>
        <w:t xml:space="preserve"> v Predračunu – </w:t>
      </w:r>
      <w:r w:rsidR="003B7899">
        <w:rPr>
          <w:rFonts w:cs="Arial"/>
          <w:szCs w:val="20"/>
        </w:rPr>
        <w:t xml:space="preserve">opis </w:t>
      </w:r>
      <w:r w:rsidR="00231DF6">
        <w:rPr>
          <w:rFonts w:cs="Arial"/>
          <w:szCs w:val="20"/>
        </w:rPr>
        <w:t>aparatov</w:t>
      </w:r>
      <w:r w:rsidR="003B7899">
        <w:rPr>
          <w:rFonts w:cs="Arial"/>
          <w:szCs w:val="20"/>
        </w:rPr>
        <w:t xml:space="preserve"> izpolniti vsa polja –  izvesti bo moral </w:t>
      </w:r>
      <w:r w:rsidR="003B7899" w:rsidRPr="003B7899">
        <w:rPr>
          <w:rFonts w:cs="Arial"/>
        </w:rPr>
        <w:t xml:space="preserve">dobavo </w:t>
      </w:r>
      <w:r w:rsidR="00231DF6">
        <w:rPr>
          <w:rFonts w:cs="Arial"/>
        </w:rPr>
        <w:t>aparatov</w:t>
      </w:r>
      <w:r w:rsidR="003B7899" w:rsidRPr="003B7899">
        <w:rPr>
          <w:rFonts w:cs="Arial"/>
        </w:rPr>
        <w:t xml:space="preserve"> iz vseh postavk predračuna.</w:t>
      </w:r>
    </w:p>
    <w:p w14:paraId="3FA5F6F6" w14:textId="60FD7BC5" w:rsidR="00E12EA8" w:rsidRDefault="00E12EA8" w:rsidP="00E12EA8">
      <w:pPr>
        <w:spacing w:line="260" w:lineRule="exact"/>
        <w:rPr>
          <w:rFonts w:cs="Arial"/>
          <w:szCs w:val="20"/>
        </w:rPr>
      </w:pPr>
    </w:p>
    <w:p w14:paraId="7E0756FD" w14:textId="4BAFAE9D" w:rsidR="002A6969" w:rsidRPr="00951AA0" w:rsidRDefault="002A6969" w:rsidP="002A6969">
      <w:pPr>
        <w:spacing w:line="260" w:lineRule="exact"/>
        <w:rPr>
          <w:rFonts w:cs="Arial"/>
          <w:szCs w:val="20"/>
        </w:rPr>
      </w:pPr>
      <w:r w:rsidRPr="00951AA0">
        <w:rPr>
          <w:rFonts w:cs="Arial"/>
          <w:szCs w:val="20"/>
        </w:rPr>
        <w:t>Ponudnik izpolni postavke:</w:t>
      </w:r>
    </w:p>
    <w:p w14:paraId="7AA11C1F" w14:textId="535897AD" w:rsidR="002A6969" w:rsidRDefault="002A6969" w:rsidP="002A6969">
      <w:pPr>
        <w:spacing w:line="260" w:lineRule="exact"/>
        <w:ind w:left="567" w:hanging="141"/>
        <w:rPr>
          <w:rFonts w:cs="Arial"/>
          <w:szCs w:val="20"/>
        </w:rPr>
      </w:pPr>
      <w:r w:rsidRPr="00951AA0">
        <w:rPr>
          <w:rFonts w:cs="Arial"/>
          <w:szCs w:val="20"/>
        </w:rPr>
        <w:t>•</w:t>
      </w:r>
      <w:r w:rsidRPr="00951AA0">
        <w:rPr>
          <w:rFonts w:cs="Arial"/>
          <w:szCs w:val="20"/>
        </w:rPr>
        <w:tab/>
        <w:t>v obrazcu »</w:t>
      </w:r>
      <w:r w:rsidRPr="00951AA0">
        <w:rPr>
          <w:rFonts w:cs="Arial"/>
          <w:szCs w:val="20"/>
          <w:u w:val="single"/>
        </w:rPr>
        <w:t>Predračun – rekapitulacija</w:t>
      </w:r>
      <w:r w:rsidRPr="00951AA0">
        <w:rPr>
          <w:rFonts w:cs="Arial"/>
          <w:szCs w:val="20"/>
        </w:rPr>
        <w:t>«</w:t>
      </w:r>
      <w:r w:rsidR="00C95976" w:rsidRPr="00951AA0">
        <w:rPr>
          <w:rFonts w:cs="Arial"/>
          <w:szCs w:val="20"/>
        </w:rPr>
        <w:t xml:space="preserve"> se vpiše:</w:t>
      </w:r>
      <w:r w:rsidRPr="00951AA0">
        <w:rPr>
          <w:rFonts w:cs="Arial"/>
          <w:szCs w:val="20"/>
        </w:rPr>
        <w:t xml:space="preserve"> </w:t>
      </w:r>
      <w:r w:rsidR="00837177" w:rsidRPr="00951AA0">
        <w:rPr>
          <w:rFonts w:cs="Arial"/>
          <w:szCs w:val="20"/>
        </w:rPr>
        <w:t xml:space="preserve">podatki o </w:t>
      </w:r>
      <w:r w:rsidRPr="00951AA0">
        <w:rPr>
          <w:rFonts w:cs="Arial"/>
          <w:szCs w:val="20"/>
        </w:rPr>
        <w:t>ponudnik</w:t>
      </w:r>
      <w:r w:rsidR="00837177" w:rsidRPr="00951AA0">
        <w:rPr>
          <w:rFonts w:cs="Arial"/>
          <w:szCs w:val="20"/>
        </w:rPr>
        <w:t>u</w:t>
      </w:r>
      <w:r w:rsidR="004F0BD2" w:rsidRPr="00951AA0">
        <w:rPr>
          <w:rFonts w:cs="Arial"/>
          <w:szCs w:val="20"/>
        </w:rPr>
        <w:t xml:space="preserve">, </w:t>
      </w:r>
      <w:r w:rsidR="00C95976" w:rsidRPr="00951AA0">
        <w:rPr>
          <w:rFonts w:cs="Arial"/>
          <w:szCs w:val="20"/>
        </w:rPr>
        <w:t>vrednost</w:t>
      </w:r>
      <w:r w:rsidR="00FA02CE" w:rsidRPr="00951AA0">
        <w:rPr>
          <w:rFonts w:cs="Arial"/>
          <w:szCs w:val="20"/>
        </w:rPr>
        <w:t xml:space="preserve"> Skupaj</w:t>
      </w:r>
      <w:r w:rsidR="00C95976" w:rsidRPr="00951AA0">
        <w:rPr>
          <w:rFonts w:cs="Arial"/>
          <w:szCs w:val="20"/>
        </w:rPr>
        <w:t xml:space="preserve"> v EUR brez DDV (iz Predračuna </w:t>
      </w:r>
      <w:r w:rsidR="003B7899" w:rsidRPr="00951AA0">
        <w:rPr>
          <w:rFonts w:cs="Arial"/>
          <w:szCs w:val="20"/>
        </w:rPr>
        <w:t>opis</w:t>
      </w:r>
      <w:r w:rsidR="00231DF6" w:rsidRPr="00951AA0">
        <w:rPr>
          <w:rFonts w:cs="Arial"/>
          <w:szCs w:val="20"/>
        </w:rPr>
        <w:t xml:space="preserve"> aparatov</w:t>
      </w:r>
      <w:r w:rsidR="00C95976" w:rsidRPr="00951AA0">
        <w:rPr>
          <w:rFonts w:cs="Arial"/>
          <w:szCs w:val="20"/>
        </w:rPr>
        <w:t xml:space="preserve">), vrednost DDV ter </w:t>
      </w:r>
      <w:r w:rsidR="00FA02CE" w:rsidRPr="00951AA0">
        <w:rPr>
          <w:rFonts w:cs="Arial"/>
          <w:szCs w:val="20"/>
        </w:rPr>
        <w:t xml:space="preserve">vrednost </w:t>
      </w:r>
      <w:r w:rsidR="00C95976" w:rsidRPr="00951AA0">
        <w:rPr>
          <w:rFonts w:cs="Arial"/>
          <w:szCs w:val="20"/>
        </w:rPr>
        <w:t>skupaj z DDV</w:t>
      </w:r>
      <w:r w:rsidR="000A4B62" w:rsidRPr="00951AA0">
        <w:rPr>
          <w:rFonts w:cs="Arial"/>
          <w:szCs w:val="20"/>
        </w:rPr>
        <w:t>;</w:t>
      </w:r>
    </w:p>
    <w:p w14:paraId="6FF4C87D" w14:textId="77777777" w:rsidR="00AD5377" w:rsidRPr="00F54DC7" w:rsidRDefault="00AD5377" w:rsidP="002A6969">
      <w:pPr>
        <w:spacing w:line="260" w:lineRule="exact"/>
        <w:ind w:left="567" w:hanging="141"/>
        <w:rPr>
          <w:rFonts w:cs="Arial"/>
          <w:szCs w:val="20"/>
        </w:rPr>
      </w:pPr>
    </w:p>
    <w:p w14:paraId="39EEEAD1" w14:textId="3D1A35BE" w:rsidR="002A6969" w:rsidRDefault="002A6969" w:rsidP="00FA02CE">
      <w:pPr>
        <w:spacing w:line="260" w:lineRule="exact"/>
        <w:ind w:left="567" w:hanging="141"/>
        <w:rPr>
          <w:rFonts w:cs="Arial"/>
          <w:szCs w:val="20"/>
        </w:rPr>
      </w:pPr>
      <w:r w:rsidRPr="00F54DC7">
        <w:rPr>
          <w:rFonts w:cs="Arial"/>
          <w:szCs w:val="20"/>
        </w:rPr>
        <w:t>•</w:t>
      </w:r>
      <w:r w:rsidRPr="00F54DC7">
        <w:rPr>
          <w:rFonts w:cs="Arial"/>
          <w:szCs w:val="20"/>
        </w:rPr>
        <w:tab/>
        <w:t>v obrazcu »</w:t>
      </w:r>
      <w:r w:rsidRPr="00554C59">
        <w:rPr>
          <w:rFonts w:cs="Arial"/>
          <w:szCs w:val="20"/>
          <w:u w:val="single"/>
        </w:rPr>
        <w:t>Predračun</w:t>
      </w:r>
      <w:r w:rsidR="00472C81" w:rsidRPr="00554C59">
        <w:rPr>
          <w:rFonts w:cs="Arial"/>
          <w:szCs w:val="20"/>
          <w:u w:val="single"/>
        </w:rPr>
        <w:t xml:space="preserve"> </w:t>
      </w:r>
      <w:r w:rsidR="00472C81" w:rsidRPr="00554C59">
        <w:rPr>
          <w:rFonts w:cs="Arial"/>
          <w:u w:val="single"/>
        </w:rPr>
        <w:t xml:space="preserve">– </w:t>
      </w:r>
      <w:r w:rsidR="00BE53CB" w:rsidRPr="00554C59">
        <w:rPr>
          <w:rFonts w:cs="Arial"/>
          <w:u w:val="single"/>
        </w:rPr>
        <w:t xml:space="preserve">opis </w:t>
      </w:r>
      <w:r w:rsidR="003651B6">
        <w:rPr>
          <w:rFonts w:cs="Arial"/>
          <w:u w:val="single"/>
        </w:rPr>
        <w:t>aparatov</w:t>
      </w:r>
      <w:r w:rsidR="00567B9F">
        <w:rPr>
          <w:rFonts w:cs="Arial"/>
        </w:rPr>
        <w:t>«</w:t>
      </w:r>
      <w:r w:rsidR="00472C81" w:rsidRPr="00F54DC7">
        <w:rPr>
          <w:rFonts w:cs="Arial"/>
          <w:szCs w:val="20"/>
        </w:rPr>
        <w:t xml:space="preserve"> </w:t>
      </w:r>
      <w:r w:rsidR="00C95976">
        <w:rPr>
          <w:rFonts w:cs="Arial"/>
          <w:szCs w:val="20"/>
        </w:rPr>
        <w:t xml:space="preserve">se vpiše: </w:t>
      </w:r>
      <w:r w:rsidRPr="00F54DC7">
        <w:rPr>
          <w:rFonts w:cs="Arial"/>
          <w:szCs w:val="20"/>
        </w:rPr>
        <w:t>cen</w:t>
      </w:r>
      <w:r w:rsidR="00837177">
        <w:rPr>
          <w:rFonts w:cs="Arial"/>
          <w:szCs w:val="20"/>
        </w:rPr>
        <w:t>o</w:t>
      </w:r>
      <w:r w:rsidRPr="00F54DC7">
        <w:rPr>
          <w:rFonts w:cs="Arial"/>
          <w:szCs w:val="20"/>
        </w:rPr>
        <w:t xml:space="preserve"> na enoto</w:t>
      </w:r>
      <w:r w:rsidR="00C95976">
        <w:rPr>
          <w:rFonts w:cs="Arial"/>
          <w:szCs w:val="20"/>
        </w:rPr>
        <w:t xml:space="preserve"> </w:t>
      </w:r>
      <w:r w:rsidRPr="00F54DC7">
        <w:rPr>
          <w:rFonts w:cs="Arial"/>
          <w:szCs w:val="20"/>
        </w:rPr>
        <w:t xml:space="preserve">mere v EUR </w:t>
      </w:r>
      <w:r w:rsidRPr="00567B9F">
        <w:rPr>
          <w:rFonts w:cs="Arial"/>
          <w:szCs w:val="20"/>
        </w:rPr>
        <w:t>brez</w:t>
      </w:r>
      <w:r w:rsidRPr="00F54DC7">
        <w:rPr>
          <w:rFonts w:cs="Arial"/>
          <w:b/>
          <w:bCs/>
          <w:szCs w:val="20"/>
        </w:rPr>
        <w:t xml:space="preserve"> </w:t>
      </w:r>
      <w:r w:rsidRPr="00F54DC7">
        <w:rPr>
          <w:rFonts w:cs="Arial"/>
          <w:szCs w:val="20"/>
        </w:rPr>
        <w:t>DDV</w:t>
      </w:r>
      <w:r w:rsidR="002D77E9">
        <w:rPr>
          <w:rFonts w:cs="Arial"/>
          <w:szCs w:val="20"/>
        </w:rPr>
        <w:t xml:space="preserve"> na največ </w:t>
      </w:r>
      <w:r w:rsidR="00BE53CB">
        <w:rPr>
          <w:rFonts w:cs="Arial"/>
          <w:szCs w:val="20"/>
        </w:rPr>
        <w:t>dve</w:t>
      </w:r>
      <w:r w:rsidR="002D77E9">
        <w:rPr>
          <w:rFonts w:cs="Arial"/>
          <w:szCs w:val="20"/>
        </w:rPr>
        <w:t xml:space="preserve"> (</w:t>
      </w:r>
      <w:r w:rsidR="00BE53CB">
        <w:rPr>
          <w:rFonts w:cs="Arial"/>
          <w:szCs w:val="20"/>
        </w:rPr>
        <w:t>2</w:t>
      </w:r>
      <w:r w:rsidR="002D77E9">
        <w:rPr>
          <w:rFonts w:cs="Arial"/>
          <w:szCs w:val="20"/>
        </w:rPr>
        <w:t>) decimaln</w:t>
      </w:r>
      <w:r w:rsidR="00BE53CB">
        <w:rPr>
          <w:rFonts w:cs="Arial"/>
          <w:szCs w:val="20"/>
        </w:rPr>
        <w:t>i</w:t>
      </w:r>
      <w:r w:rsidR="002D77E9">
        <w:rPr>
          <w:rFonts w:cs="Arial"/>
          <w:szCs w:val="20"/>
        </w:rPr>
        <w:t xml:space="preserve"> mest</w:t>
      </w:r>
      <w:r w:rsidR="00BE53CB">
        <w:rPr>
          <w:rFonts w:cs="Arial"/>
          <w:szCs w:val="20"/>
        </w:rPr>
        <w:t>i</w:t>
      </w:r>
      <w:r w:rsidR="00C02BF3">
        <w:rPr>
          <w:rFonts w:cs="Arial"/>
          <w:szCs w:val="20"/>
        </w:rPr>
        <w:t>.</w:t>
      </w:r>
      <w:r w:rsidRPr="00F54DC7">
        <w:rPr>
          <w:rFonts w:cs="Arial"/>
          <w:szCs w:val="20"/>
        </w:rPr>
        <w:t xml:space="preserve"> </w:t>
      </w:r>
      <w:r w:rsidR="00C95976">
        <w:rPr>
          <w:rFonts w:cs="Arial"/>
          <w:szCs w:val="20"/>
        </w:rPr>
        <w:t xml:space="preserve">Ostale vrednosti </w:t>
      </w:r>
      <w:r w:rsidRPr="00F54DC7">
        <w:rPr>
          <w:rFonts w:cs="Arial"/>
          <w:szCs w:val="20"/>
        </w:rPr>
        <w:t xml:space="preserve">se bodo samodejno </w:t>
      </w:r>
      <w:r w:rsidRPr="00951AA0">
        <w:rPr>
          <w:rFonts w:cs="Arial"/>
          <w:szCs w:val="20"/>
        </w:rPr>
        <w:t xml:space="preserve">izračunale. </w:t>
      </w:r>
      <w:r w:rsidR="000A4B62" w:rsidRPr="00951AA0">
        <w:rPr>
          <w:rFonts w:cs="Arial"/>
          <w:szCs w:val="20"/>
        </w:rPr>
        <w:t>Ponudnik vpiše tudi ponujeno znamko in model artikla</w:t>
      </w:r>
      <w:r w:rsidR="00AD5377">
        <w:rPr>
          <w:rFonts w:cs="Arial"/>
          <w:szCs w:val="20"/>
        </w:rPr>
        <w:t xml:space="preserve"> po posamezni postavki</w:t>
      </w:r>
      <w:r w:rsidR="000A4B62" w:rsidRPr="00951AA0">
        <w:rPr>
          <w:rFonts w:cs="Arial"/>
          <w:szCs w:val="20"/>
        </w:rPr>
        <w:t>.</w:t>
      </w:r>
    </w:p>
    <w:p w14:paraId="44C4EADD" w14:textId="77777777" w:rsidR="00611190" w:rsidRDefault="00611190" w:rsidP="002A6969">
      <w:pPr>
        <w:spacing w:line="260" w:lineRule="exact"/>
        <w:rPr>
          <w:rFonts w:cs="Arial"/>
          <w:szCs w:val="20"/>
        </w:rPr>
      </w:pPr>
    </w:p>
    <w:p w14:paraId="0E870EF7" w14:textId="4E576F44" w:rsidR="0052062D" w:rsidRPr="00F54DC7" w:rsidRDefault="00837177" w:rsidP="007D5282">
      <w:pPr>
        <w:spacing w:line="260" w:lineRule="exact"/>
        <w:rPr>
          <w:rFonts w:cs="Arial"/>
          <w:szCs w:val="20"/>
        </w:rPr>
      </w:pPr>
      <w:r>
        <w:rPr>
          <w:rFonts w:cs="Arial"/>
          <w:szCs w:val="20"/>
        </w:rPr>
        <w:t xml:space="preserve">V </w:t>
      </w:r>
      <w:r w:rsidR="00EF098E" w:rsidRPr="00F54DC7">
        <w:rPr>
          <w:rFonts w:cs="Arial"/>
          <w:szCs w:val="20"/>
        </w:rPr>
        <w:t>kolikor ponudnik cene pri posamezni poziciji</w:t>
      </w:r>
      <w:r w:rsidR="003B7899">
        <w:rPr>
          <w:rFonts w:cs="Arial"/>
          <w:szCs w:val="20"/>
        </w:rPr>
        <w:t xml:space="preserve"> v predračunu</w:t>
      </w:r>
      <w:r w:rsidR="00EF098E" w:rsidRPr="00F54DC7">
        <w:rPr>
          <w:rFonts w:cs="Arial"/>
          <w:szCs w:val="20"/>
        </w:rPr>
        <w:t xml:space="preserve"> ne vpiše</w:t>
      </w:r>
      <w:r w:rsidR="003B7899">
        <w:rPr>
          <w:rFonts w:cs="Arial"/>
          <w:szCs w:val="20"/>
        </w:rPr>
        <w:t xml:space="preserve"> ničesar</w:t>
      </w:r>
      <w:r w:rsidR="00EF098E" w:rsidRPr="00F54DC7">
        <w:rPr>
          <w:rFonts w:cs="Arial"/>
          <w:szCs w:val="20"/>
        </w:rPr>
        <w:t xml:space="preserve"> ali vpiše znak »/« ali »–« ali smiselno enak znak, se šteje, da je</w:t>
      </w:r>
      <w:r w:rsidR="00B969E3">
        <w:rPr>
          <w:rFonts w:cs="Arial"/>
          <w:szCs w:val="20"/>
        </w:rPr>
        <w:t xml:space="preserve"> ponujena</w:t>
      </w:r>
      <w:r w:rsidR="00EF098E" w:rsidRPr="00F54DC7">
        <w:rPr>
          <w:rFonts w:cs="Arial"/>
          <w:szCs w:val="20"/>
        </w:rPr>
        <w:t xml:space="preserve"> nevpisana cena 0 (nič) EUR</w:t>
      </w:r>
      <w:r w:rsidR="00567B9F">
        <w:rPr>
          <w:rFonts w:cs="Arial"/>
          <w:szCs w:val="20"/>
        </w:rPr>
        <w:t xml:space="preserve">, ponudnik pa bo moral </w:t>
      </w:r>
      <w:r w:rsidR="00AD5377">
        <w:rPr>
          <w:rFonts w:cs="Arial"/>
          <w:szCs w:val="20"/>
        </w:rPr>
        <w:t>gospodinjski aparat</w:t>
      </w:r>
      <w:r w:rsidR="003B7899">
        <w:rPr>
          <w:rFonts w:cs="Arial"/>
          <w:szCs w:val="20"/>
        </w:rPr>
        <w:t xml:space="preserve"> </w:t>
      </w:r>
      <w:r w:rsidR="00567B9F">
        <w:rPr>
          <w:rFonts w:cs="Arial"/>
          <w:szCs w:val="20"/>
        </w:rPr>
        <w:t>s ceno 0</w:t>
      </w:r>
      <w:r w:rsidR="00FA02CE">
        <w:rPr>
          <w:rFonts w:cs="Arial"/>
          <w:szCs w:val="20"/>
        </w:rPr>
        <w:t xml:space="preserve"> (nič)</w:t>
      </w:r>
      <w:r w:rsidR="00B969E3">
        <w:rPr>
          <w:rFonts w:cs="Arial"/>
          <w:szCs w:val="20"/>
        </w:rPr>
        <w:t xml:space="preserve"> EUR</w:t>
      </w:r>
      <w:r w:rsidR="00567B9F">
        <w:rPr>
          <w:rFonts w:cs="Arial"/>
          <w:szCs w:val="20"/>
        </w:rPr>
        <w:t xml:space="preserve"> </w:t>
      </w:r>
      <w:r w:rsidR="003B7899">
        <w:rPr>
          <w:rFonts w:cs="Arial"/>
          <w:szCs w:val="20"/>
        </w:rPr>
        <w:t>prav tako dobaviti</w:t>
      </w:r>
      <w:r w:rsidR="00042927">
        <w:rPr>
          <w:rFonts w:cs="Arial"/>
          <w:szCs w:val="20"/>
        </w:rPr>
        <w:t xml:space="preserve"> in sicer model kot je opisan v tehničnih specifikacijah</w:t>
      </w:r>
      <w:r w:rsidR="00EF098E" w:rsidRPr="00F54DC7">
        <w:rPr>
          <w:rFonts w:cs="Arial"/>
          <w:szCs w:val="20"/>
        </w:rPr>
        <w:t xml:space="preserve">. </w:t>
      </w:r>
    </w:p>
    <w:p w14:paraId="4E0EAF6F" w14:textId="77777777" w:rsidR="00BA0FAA" w:rsidRDefault="00BA0FAA" w:rsidP="007D5282">
      <w:pPr>
        <w:spacing w:line="260" w:lineRule="exact"/>
        <w:rPr>
          <w:rFonts w:cs="Arial"/>
          <w:szCs w:val="20"/>
        </w:rPr>
      </w:pPr>
    </w:p>
    <w:p w14:paraId="4F508DDC" w14:textId="30ABEB4D" w:rsidR="009C30F9" w:rsidRPr="00F54DC7" w:rsidRDefault="00CD0227" w:rsidP="007D5282">
      <w:pPr>
        <w:spacing w:line="260" w:lineRule="exact"/>
        <w:rPr>
          <w:rFonts w:cs="Arial"/>
          <w:szCs w:val="20"/>
        </w:rPr>
      </w:pPr>
      <w:r w:rsidRPr="00B63184">
        <w:rPr>
          <w:rFonts w:cs="Arial"/>
          <w:szCs w:val="20"/>
        </w:rPr>
        <w:t xml:space="preserve">V primeru, da se v </w:t>
      </w:r>
      <w:r w:rsidR="00C02BF3" w:rsidRPr="00B63184">
        <w:rPr>
          <w:rFonts w:cs="Arial"/>
          <w:szCs w:val="20"/>
        </w:rPr>
        <w:t>P</w:t>
      </w:r>
      <w:r w:rsidRPr="00B63184">
        <w:rPr>
          <w:rFonts w:cs="Arial"/>
          <w:szCs w:val="20"/>
        </w:rPr>
        <w:t xml:space="preserve">redračunu zahtevani artikli sklicujejo na posamezno znamko, se pri takem sklicevanju skladno z 68. členom ZJN-3 upošteva, da lahko ponudnik ponudi »enakovreden predmet«. </w:t>
      </w:r>
      <w:r w:rsidR="00AD5377">
        <w:rPr>
          <w:rFonts w:cs="Arial"/>
          <w:szCs w:val="20"/>
        </w:rPr>
        <w:t xml:space="preserve">V dokumentu </w:t>
      </w:r>
      <w:r w:rsidR="00951AA0">
        <w:rPr>
          <w:rFonts w:cs="Arial"/>
          <w:szCs w:val="20"/>
        </w:rPr>
        <w:t>Tehničn</w:t>
      </w:r>
      <w:r w:rsidR="00AD5377">
        <w:rPr>
          <w:rFonts w:cs="Arial"/>
          <w:szCs w:val="20"/>
        </w:rPr>
        <w:t>e</w:t>
      </w:r>
      <w:r w:rsidR="00951AA0">
        <w:rPr>
          <w:rFonts w:cs="Arial"/>
          <w:szCs w:val="20"/>
        </w:rPr>
        <w:t xml:space="preserve"> specifikacij</w:t>
      </w:r>
      <w:r w:rsidR="00AD5377">
        <w:rPr>
          <w:rFonts w:cs="Arial"/>
          <w:szCs w:val="20"/>
        </w:rPr>
        <w:t>e</w:t>
      </w:r>
      <w:r w:rsidR="003B7899" w:rsidRPr="00B63184">
        <w:rPr>
          <w:rFonts w:cs="Arial"/>
          <w:szCs w:val="20"/>
        </w:rPr>
        <w:t xml:space="preserve"> </w:t>
      </w:r>
      <w:r w:rsidR="009C30F9" w:rsidRPr="00B63184">
        <w:rPr>
          <w:rFonts w:cs="Arial"/>
          <w:szCs w:val="20"/>
        </w:rPr>
        <w:t>so navedene znamk</w:t>
      </w:r>
      <w:r w:rsidR="00B969E3" w:rsidRPr="00B63184">
        <w:rPr>
          <w:rFonts w:cs="Arial"/>
          <w:szCs w:val="20"/>
        </w:rPr>
        <w:t>e le kot primer pričakovane kakovosti</w:t>
      </w:r>
      <w:r w:rsidRPr="00B63184">
        <w:rPr>
          <w:rFonts w:cs="Arial"/>
          <w:szCs w:val="20"/>
        </w:rPr>
        <w:t>.</w:t>
      </w:r>
      <w:r w:rsidRPr="00CD0227">
        <w:rPr>
          <w:rFonts w:cs="Arial"/>
          <w:szCs w:val="20"/>
        </w:rPr>
        <w:t xml:space="preserve"> </w:t>
      </w:r>
    </w:p>
    <w:p w14:paraId="12338059" w14:textId="77777777" w:rsidR="00EF098E" w:rsidRPr="00F54DC7" w:rsidRDefault="00EF098E" w:rsidP="007D5282">
      <w:pPr>
        <w:spacing w:line="260" w:lineRule="exact"/>
        <w:rPr>
          <w:rFonts w:cs="Arial"/>
          <w:szCs w:val="20"/>
        </w:rPr>
      </w:pPr>
    </w:p>
    <w:p w14:paraId="5CCF9220" w14:textId="51C6DBDB" w:rsidR="00EF098E" w:rsidRPr="00F54DC7" w:rsidRDefault="00EF098E" w:rsidP="007D5282">
      <w:pPr>
        <w:spacing w:line="260" w:lineRule="exact"/>
        <w:rPr>
          <w:rFonts w:cs="Arial"/>
          <w:szCs w:val="20"/>
        </w:rPr>
      </w:pPr>
      <w:r w:rsidRPr="00F54DC7">
        <w:rPr>
          <w:rFonts w:cs="Arial"/>
          <w:szCs w:val="20"/>
        </w:rPr>
        <w:t>Ponudnik v informacijski sistem e-JN predloži obraz</w:t>
      </w:r>
      <w:r w:rsidR="00C95976">
        <w:rPr>
          <w:rFonts w:cs="Arial"/>
          <w:szCs w:val="20"/>
        </w:rPr>
        <w:t>e</w:t>
      </w:r>
      <w:r w:rsidRPr="00F54DC7">
        <w:rPr>
          <w:rFonts w:cs="Arial"/>
          <w:szCs w:val="20"/>
        </w:rPr>
        <w:t xml:space="preserve">c »Predračun – rekapitulacija« </w:t>
      </w:r>
    </w:p>
    <w:p w14:paraId="3E3EAD79" w14:textId="77777777" w:rsidR="00492A08" w:rsidRPr="00F54DC7" w:rsidRDefault="00492A08" w:rsidP="007D5282">
      <w:pPr>
        <w:spacing w:line="260" w:lineRule="exact"/>
        <w:rPr>
          <w:rFonts w:cs="Arial"/>
          <w:szCs w:val="20"/>
        </w:rPr>
      </w:pPr>
    </w:p>
    <w:p w14:paraId="5549EB2A" w14:textId="77777777" w:rsidR="00E61865" w:rsidRPr="00F54DC7" w:rsidRDefault="002E0DBA" w:rsidP="007D5282">
      <w:pPr>
        <w:spacing w:line="260" w:lineRule="exact"/>
        <w:rPr>
          <w:rFonts w:cs="Arial"/>
          <w:bCs/>
          <w:szCs w:val="20"/>
        </w:rPr>
      </w:pPr>
      <w:r w:rsidRPr="00F54DC7">
        <w:rPr>
          <w:rFonts w:cs="Arial"/>
          <w:bCs/>
          <w:szCs w:val="20"/>
        </w:rPr>
        <w:t xml:space="preserve">Ponudnik v sistem e-JN, v razdelek »Skupna ponudbena vrednost«, v za to namenjen prostor, vpiše skupni ponudbeni znesek brez davka v EUR in znesek davka v EUR. Znesek skupaj z davkom v EUR se izračuna samodejno. </w:t>
      </w:r>
    </w:p>
    <w:p w14:paraId="2B2D552A" w14:textId="77777777" w:rsidR="00E61865" w:rsidRPr="00F54DC7" w:rsidRDefault="00E61865" w:rsidP="007D5282">
      <w:pPr>
        <w:spacing w:line="260" w:lineRule="exact"/>
        <w:rPr>
          <w:rFonts w:cs="Arial"/>
          <w:bCs/>
          <w:szCs w:val="20"/>
        </w:rPr>
      </w:pPr>
    </w:p>
    <w:p w14:paraId="265463E5" w14:textId="4E6EB7DF" w:rsidR="002E0DBA" w:rsidRPr="00F54DC7" w:rsidRDefault="002E0DBA" w:rsidP="007D5282">
      <w:pPr>
        <w:spacing w:line="260" w:lineRule="exact"/>
        <w:rPr>
          <w:rFonts w:cs="Arial"/>
          <w:bCs/>
          <w:szCs w:val="20"/>
        </w:rPr>
      </w:pPr>
      <w:r w:rsidRPr="00F54DC7">
        <w:rPr>
          <w:rFonts w:cs="Arial"/>
          <w:bCs/>
          <w:szCs w:val="20"/>
        </w:rPr>
        <w:t xml:space="preserve">V del »Predračun« naloži izpolnjen obrazec »Predračun - rekapitulacija« v obliki </w:t>
      </w:r>
      <w:proofErr w:type="spellStart"/>
      <w:r w:rsidRPr="00F54DC7">
        <w:rPr>
          <w:rFonts w:cs="Arial"/>
          <w:bCs/>
          <w:szCs w:val="20"/>
        </w:rPr>
        <w:t>word</w:t>
      </w:r>
      <w:proofErr w:type="spellEnd"/>
      <w:r w:rsidR="000942BF" w:rsidRPr="00F54DC7">
        <w:rPr>
          <w:rFonts w:cs="Arial"/>
          <w:bCs/>
          <w:szCs w:val="20"/>
        </w:rPr>
        <w:t xml:space="preserve"> ali </w:t>
      </w:r>
      <w:proofErr w:type="spellStart"/>
      <w:r w:rsidR="000942BF" w:rsidRPr="00F54DC7">
        <w:rPr>
          <w:rFonts w:cs="Arial"/>
          <w:bCs/>
          <w:szCs w:val="20"/>
        </w:rPr>
        <w:t>pdf</w:t>
      </w:r>
      <w:proofErr w:type="spellEnd"/>
      <w:r w:rsidRPr="00F54DC7">
        <w:rPr>
          <w:rFonts w:cs="Arial"/>
          <w:bCs/>
          <w:szCs w:val="20"/>
        </w:rPr>
        <w:t xml:space="preserve">, obrazec »Predračun – </w:t>
      </w:r>
      <w:r w:rsidR="003B7899">
        <w:rPr>
          <w:rFonts w:cs="Arial"/>
          <w:bCs/>
          <w:szCs w:val="20"/>
        </w:rPr>
        <w:t xml:space="preserve">opis </w:t>
      </w:r>
      <w:r w:rsidR="00D50141">
        <w:rPr>
          <w:rFonts w:cs="Arial"/>
          <w:bCs/>
          <w:szCs w:val="20"/>
        </w:rPr>
        <w:t>aparatov</w:t>
      </w:r>
      <w:r w:rsidRPr="00F54DC7">
        <w:rPr>
          <w:rFonts w:cs="Arial"/>
          <w:bCs/>
          <w:szCs w:val="20"/>
        </w:rPr>
        <w:t xml:space="preserve"> (v obliki </w:t>
      </w:r>
      <w:proofErr w:type="spellStart"/>
      <w:r w:rsidRPr="00F54DC7">
        <w:rPr>
          <w:rFonts w:cs="Arial"/>
          <w:bCs/>
          <w:szCs w:val="20"/>
        </w:rPr>
        <w:t>excel</w:t>
      </w:r>
      <w:proofErr w:type="spellEnd"/>
      <w:r w:rsidRPr="00F54DC7">
        <w:rPr>
          <w:rFonts w:cs="Arial"/>
          <w:bCs/>
          <w:szCs w:val="20"/>
        </w:rPr>
        <w:t>)</w:t>
      </w:r>
      <w:r w:rsidR="005C38FC">
        <w:rPr>
          <w:rFonts w:cs="Arial"/>
          <w:bCs/>
          <w:szCs w:val="20"/>
        </w:rPr>
        <w:t xml:space="preserve"> pa</w:t>
      </w:r>
      <w:r w:rsidRPr="00F54DC7">
        <w:rPr>
          <w:rFonts w:cs="Arial"/>
          <w:bCs/>
          <w:szCs w:val="20"/>
        </w:rPr>
        <w:t xml:space="preserve"> naloži v razdelek »Dokumenti«, v del »Ostale priloge«. »Skup</w:t>
      </w:r>
      <w:r w:rsidR="009F3B3F">
        <w:rPr>
          <w:rFonts w:cs="Arial"/>
          <w:bCs/>
          <w:szCs w:val="20"/>
        </w:rPr>
        <w:t xml:space="preserve">na </w:t>
      </w:r>
      <w:r w:rsidRPr="00F54DC7">
        <w:rPr>
          <w:rFonts w:cs="Arial"/>
          <w:bCs/>
          <w:szCs w:val="20"/>
        </w:rPr>
        <w:t>vrednost«, ki bo vpisana v istoimenski razdelek in dokument, ki bo naložen kot predračun</w:t>
      </w:r>
      <w:r w:rsidR="009F3B3F">
        <w:rPr>
          <w:rFonts w:cs="Arial"/>
          <w:bCs/>
          <w:szCs w:val="20"/>
        </w:rPr>
        <w:t xml:space="preserve"> rekapitulacija</w:t>
      </w:r>
      <w:r w:rsidRPr="00F54DC7">
        <w:rPr>
          <w:rFonts w:cs="Arial"/>
          <w:bCs/>
          <w:szCs w:val="20"/>
        </w:rPr>
        <w:t xml:space="preserve"> v del »Predračun«, bosta razvidna in dostopna na javnem odpiranju ponudb.</w:t>
      </w:r>
    </w:p>
    <w:p w14:paraId="0E88FE38" w14:textId="77777777" w:rsidR="002E0DBA" w:rsidRPr="00F54DC7" w:rsidRDefault="002E0DBA" w:rsidP="007D5282">
      <w:pPr>
        <w:spacing w:line="260" w:lineRule="exact"/>
        <w:rPr>
          <w:rFonts w:cs="Arial"/>
          <w:bCs/>
          <w:szCs w:val="20"/>
        </w:rPr>
      </w:pPr>
    </w:p>
    <w:p w14:paraId="388D5C66" w14:textId="19026FF3" w:rsidR="002E0DBA" w:rsidRPr="00F54DC7" w:rsidRDefault="002E0DBA" w:rsidP="007D5282">
      <w:pPr>
        <w:spacing w:line="260" w:lineRule="exact"/>
        <w:rPr>
          <w:rFonts w:eastAsia="Times New Roman" w:cs="Arial"/>
          <w:szCs w:val="20"/>
          <w:lang w:eastAsia="sl-SI"/>
        </w:rPr>
      </w:pPr>
      <w:r w:rsidRPr="00F54DC7">
        <w:rPr>
          <w:rFonts w:eastAsia="Times New Roman" w:cs="Arial"/>
          <w:szCs w:val="20"/>
          <w:lang w:eastAsia="sl-SI"/>
        </w:rPr>
        <w:t xml:space="preserve">V primeru razhajanj med podatki, navedenimi v razdelku »Skupna ponudbena vrednost«, podatki v Povzetku predračuna (rekapitulaciji) - naloženim v razdelek »Skupna ponudbena </w:t>
      </w:r>
      <w:r w:rsidR="00935036" w:rsidRPr="00F54DC7">
        <w:rPr>
          <w:rFonts w:eastAsia="Times New Roman" w:cs="Arial"/>
          <w:szCs w:val="20"/>
          <w:lang w:eastAsia="sl-SI"/>
        </w:rPr>
        <w:t>vrednost</w:t>
      </w:r>
      <w:r w:rsidRPr="00F54DC7">
        <w:rPr>
          <w:rFonts w:eastAsia="Times New Roman" w:cs="Arial"/>
          <w:szCs w:val="20"/>
          <w:lang w:eastAsia="sl-SI"/>
        </w:rPr>
        <w:t>«, v del »Predračun« in celotnim Predračunom</w:t>
      </w:r>
      <w:r w:rsidR="003B7899">
        <w:rPr>
          <w:rFonts w:eastAsia="Times New Roman" w:cs="Arial"/>
          <w:szCs w:val="20"/>
          <w:lang w:eastAsia="sl-SI"/>
        </w:rPr>
        <w:t xml:space="preserve"> </w:t>
      </w:r>
      <w:r w:rsidRPr="00F54DC7">
        <w:rPr>
          <w:rFonts w:eastAsia="Times New Roman" w:cs="Arial"/>
          <w:szCs w:val="20"/>
          <w:lang w:eastAsia="sl-SI"/>
        </w:rPr>
        <w:t>-</w:t>
      </w:r>
      <w:r w:rsidR="003B7899">
        <w:rPr>
          <w:rFonts w:eastAsia="Times New Roman" w:cs="Arial"/>
          <w:szCs w:val="20"/>
          <w:lang w:eastAsia="sl-SI"/>
        </w:rPr>
        <w:t xml:space="preserve"> opis a</w:t>
      </w:r>
      <w:r w:rsidR="00951AA0">
        <w:rPr>
          <w:rFonts w:eastAsia="Times New Roman" w:cs="Arial"/>
          <w:szCs w:val="20"/>
          <w:lang w:eastAsia="sl-SI"/>
        </w:rPr>
        <w:t>paratov</w:t>
      </w:r>
      <w:r w:rsidRPr="00F54DC7">
        <w:rPr>
          <w:rFonts w:eastAsia="Times New Roman" w:cs="Arial"/>
          <w:szCs w:val="20"/>
          <w:lang w:eastAsia="sl-SI"/>
        </w:rPr>
        <w:t xml:space="preserve">, naloženim v razdelek »Dokumenti«, v del »Ostale priloge«, se štejejo za veljavne podatki v </w:t>
      </w:r>
      <w:r w:rsidR="009F3B3F">
        <w:rPr>
          <w:rFonts w:eastAsia="Times New Roman" w:cs="Arial"/>
          <w:szCs w:val="20"/>
          <w:lang w:eastAsia="sl-SI"/>
        </w:rPr>
        <w:t xml:space="preserve">Excelovem </w:t>
      </w:r>
      <w:r w:rsidRPr="00F54DC7">
        <w:rPr>
          <w:rFonts w:eastAsia="Times New Roman" w:cs="Arial"/>
          <w:szCs w:val="20"/>
          <w:lang w:eastAsia="sl-SI"/>
        </w:rPr>
        <w:t>dokumentu</w:t>
      </w:r>
      <w:r w:rsidR="00492A08" w:rsidRPr="00F54DC7">
        <w:rPr>
          <w:rFonts w:eastAsia="Times New Roman" w:cs="Arial"/>
          <w:szCs w:val="20"/>
          <w:lang w:eastAsia="sl-SI"/>
        </w:rPr>
        <w:t xml:space="preserve"> »</w:t>
      </w:r>
      <w:r w:rsidRPr="00F54DC7">
        <w:rPr>
          <w:rFonts w:eastAsia="Times New Roman" w:cs="Arial"/>
          <w:szCs w:val="20"/>
          <w:lang w:eastAsia="sl-SI"/>
        </w:rPr>
        <w:t xml:space="preserve">Predračun – </w:t>
      </w:r>
      <w:r w:rsidR="003B7899">
        <w:rPr>
          <w:rFonts w:eastAsia="Times New Roman" w:cs="Arial"/>
          <w:szCs w:val="20"/>
          <w:lang w:eastAsia="sl-SI"/>
        </w:rPr>
        <w:t xml:space="preserve">opis </w:t>
      </w:r>
      <w:r w:rsidR="00D50141">
        <w:rPr>
          <w:rFonts w:eastAsia="Times New Roman" w:cs="Arial"/>
          <w:szCs w:val="20"/>
          <w:lang w:eastAsia="sl-SI"/>
        </w:rPr>
        <w:t>aparatov</w:t>
      </w:r>
      <w:r w:rsidR="00492A08" w:rsidRPr="00F54DC7">
        <w:rPr>
          <w:rFonts w:eastAsia="Times New Roman" w:cs="Arial"/>
          <w:szCs w:val="20"/>
          <w:lang w:eastAsia="sl-SI"/>
        </w:rPr>
        <w:t>«</w:t>
      </w:r>
      <w:r w:rsidRPr="00F54DC7">
        <w:rPr>
          <w:rFonts w:eastAsia="Times New Roman" w:cs="Arial"/>
          <w:szCs w:val="20"/>
          <w:lang w:eastAsia="sl-SI"/>
        </w:rPr>
        <w:t>, ki je predložen v razdelku »Dokumenti«, v del »Ostale priloge«.</w:t>
      </w:r>
    </w:p>
    <w:p w14:paraId="221E756C" w14:textId="77777777" w:rsidR="002E0DBA" w:rsidRPr="00F54DC7" w:rsidRDefault="002E0DBA" w:rsidP="007D5282">
      <w:pPr>
        <w:spacing w:line="260" w:lineRule="exact"/>
        <w:rPr>
          <w:rFonts w:eastAsia="Times New Roman" w:cs="Arial"/>
          <w:szCs w:val="20"/>
          <w:lang w:eastAsia="sl-SI"/>
        </w:rPr>
      </w:pPr>
    </w:p>
    <w:p w14:paraId="70090D69" w14:textId="3538AE23" w:rsidR="002E0DBA" w:rsidRPr="00F54DC7" w:rsidRDefault="002E0DBA" w:rsidP="007D5282">
      <w:pPr>
        <w:spacing w:line="260" w:lineRule="exact"/>
        <w:rPr>
          <w:rFonts w:eastAsia="Times New Roman" w:cs="Arial"/>
          <w:szCs w:val="20"/>
          <w:lang w:eastAsia="sl-SI"/>
        </w:rPr>
      </w:pPr>
      <w:r w:rsidRPr="00F54DC7">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celotni Predračun – </w:t>
      </w:r>
      <w:r w:rsidR="00A44D57">
        <w:rPr>
          <w:rFonts w:eastAsia="Times New Roman" w:cs="Arial"/>
          <w:szCs w:val="20"/>
          <w:lang w:eastAsia="sl-SI"/>
        </w:rPr>
        <w:t xml:space="preserve">opis </w:t>
      </w:r>
      <w:r w:rsidR="00D50141">
        <w:rPr>
          <w:rFonts w:eastAsia="Times New Roman" w:cs="Arial"/>
          <w:szCs w:val="20"/>
          <w:lang w:eastAsia="sl-SI"/>
        </w:rPr>
        <w:t>aparatov</w:t>
      </w:r>
      <w:r w:rsidRPr="00F54DC7">
        <w:rPr>
          <w:rFonts w:eastAsia="Times New Roman" w:cs="Arial"/>
          <w:szCs w:val="20"/>
          <w:lang w:eastAsia="sl-SI"/>
        </w:rPr>
        <w:t>, ki je predložen v razdelku »Dokumenti«, v del »Ostale priloge«.</w:t>
      </w:r>
    </w:p>
    <w:p w14:paraId="6566A8A0" w14:textId="77777777" w:rsidR="00361E59" w:rsidRPr="00F54DC7" w:rsidRDefault="00361E59" w:rsidP="007D5282">
      <w:pPr>
        <w:spacing w:line="260" w:lineRule="exact"/>
        <w:rPr>
          <w:rFonts w:cs="Arial"/>
          <w:szCs w:val="20"/>
        </w:rPr>
      </w:pPr>
    </w:p>
    <w:p w14:paraId="443007A9" w14:textId="660B952C" w:rsidR="00E61865" w:rsidRPr="00F54DC7" w:rsidRDefault="00EF098E" w:rsidP="007D5282">
      <w:pPr>
        <w:spacing w:line="260" w:lineRule="exact"/>
        <w:rPr>
          <w:rFonts w:cs="Arial"/>
          <w:szCs w:val="20"/>
        </w:rPr>
      </w:pPr>
      <w:r w:rsidRPr="00F54DC7">
        <w:rPr>
          <w:rFonts w:cs="Arial"/>
          <w:szCs w:val="20"/>
        </w:rPr>
        <w:t xml:space="preserve">Ponudnik vsebine predračunov, kot ju je predvidel naročnik, ne sme spreminjati. </w:t>
      </w:r>
    </w:p>
    <w:p w14:paraId="5A3ACAB3" w14:textId="77777777" w:rsidR="00E61865" w:rsidRPr="00F54DC7" w:rsidRDefault="00E61865" w:rsidP="007D5282">
      <w:pPr>
        <w:spacing w:line="260" w:lineRule="exact"/>
        <w:rPr>
          <w:rFonts w:cs="Arial"/>
          <w:szCs w:val="20"/>
        </w:rPr>
      </w:pPr>
    </w:p>
    <w:p w14:paraId="1E812311" w14:textId="01A2B65D" w:rsidR="00EF098E" w:rsidRPr="00F54DC7" w:rsidRDefault="00EF098E" w:rsidP="007D5282">
      <w:pPr>
        <w:spacing w:line="260" w:lineRule="exact"/>
        <w:rPr>
          <w:rFonts w:cs="Arial"/>
          <w:szCs w:val="20"/>
        </w:rPr>
      </w:pPr>
      <w:r w:rsidRPr="00F54DC7">
        <w:rPr>
          <w:rFonts w:cs="Arial"/>
          <w:szCs w:val="20"/>
        </w:rPr>
        <w:t>V primeru, da bo naročnik pri pregledu in ocenjevanju ponudb odkril očitne računske napake, bo ravnal skladno z 89. členom ZJN-3.</w:t>
      </w:r>
    </w:p>
    <w:p w14:paraId="47988563" w14:textId="77777777" w:rsidR="00EF098E" w:rsidRPr="00F54DC7" w:rsidRDefault="00EF098E" w:rsidP="007D5282">
      <w:pPr>
        <w:spacing w:line="260" w:lineRule="exact"/>
        <w:rPr>
          <w:rFonts w:cs="Arial"/>
        </w:rPr>
      </w:pPr>
    </w:p>
    <w:p w14:paraId="15EB3615" w14:textId="37DC9188" w:rsidR="00EE5C6B" w:rsidRPr="00F54DC7" w:rsidRDefault="00EE5C6B" w:rsidP="007D5282">
      <w:pPr>
        <w:pStyle w:val="Naslov3"/>
        <w:spacing w:line="260" w:lineRule="exact"/>
        <w:ind w:left="426" w:hanging="426"/>
        <w:rPr>
          <w:rFonts w:cs="Arial"/>
          <w:i/>
          <w:iCs/>
        </w:rPr>
      </w:pPr>
      <w:bookmarkStart w:id="70" w:name="_Toc237864515"/>
      <w:r w:rsidRPr="00F54DC7">
        <w:rPr>
          <w:rFonts w:cs="Arial"/>
          <w:i/>
          <w:iCs/>
        </w:rPr>
        <w:t>Obrazec »Izjava za ponudnika«</w:t>
      </w:r>
      <w:bookmarkEnd w:id="68"/>
      <w:bookmarkEnd w:id="70"/>
    </w:p>
    <w:p w14:paraId="7B867D05" w14:textId="77777777" w:rsidR="00D5278E" w:rsidRPr="00F54DC7" w:rsidRDefault="00D5278E" w:rsidP="007D5282">
      <w:pPr>
        <w:spacing w:line="260" w:lineRule="exact"/>
        <w:rPr>
          <w:rFonts w:cs="Arial"/>
          <w:bCs/>
          <w:lang w:val="x-none"/>
        </w:rPr>
      </w:pPr>
    </w:p>
    <w:p w14:paraId="3C42B642" w14:textId="77777777" w:rsidR="006004F0" w:rsidRPr="00F54DC7" w:rsidRDefault="006004F0" w:rsidP="007D5282">
      <w:pPr>
        <w:spacing w:line="260" w:lineRule="exact"/>
        <w:contextualSpacing/>
        <w:rPr>
          <w:rFonts w:cs="Arial"/>
          <w:szCs w:val="20"/>
        </w:rPr>
      </w:pPr>
      <w:r w:rsidRPr="00F54DC7">
        <w:rPr>
          <w:rFonts w:cs="Arial"/>
          <w:szCs w:val="20"/>
        </w:rPr>
        <w:t>Ponudnik v obrazec »Izjava za ponudnika« vpiše in izpolni zahtevane podatke na način, kot je to določeno v obrazcu.</w:t>
      </w:r>
    </w:p>
    <w:p w14:paraId="6656D778" w14:textId="77777777" w:rsidR="006004F0" w:rsidRPr="00F54DC7" w:rsidRDefault="006004F0" w:rsidP="007D5282">
      <w:pPr>
        <w:spacing w:line="260" w:lineRule="exact"/>
        <w:contextualSpacing/>
        <w:rPr>
          <w:rFonts w:cs="Arial"/>
          <w:szCs w:val="20"/>
        </w:rPr>
      </w:pPr>
    </w:p>
    <w:p w14:paraId="2C94FA1A" w14:textId="77777777" w:rsidR="006004F0" w:rsidRPr="00F54DC7" w:rsidRDefault="006004F0" w:rsidP="007D5282">
      <w:pPr>
        <w:spacing w:line="260" w:lineRule="exact"/>
        <w:contextualSpacing/>
        <w:rPr>
          <w:rFonts w:cs="Arial"/>
          <w:szCs w:val="20"/>
        </w:rPr>
      </w:pPr>
      <w:r w:rsidRPr="00F54DC7">
        <w:rPr>
          <w:rFonts w:cs="Arial"/>
          <w:szCs w:val="20"/>
        </w:rPr>
        <w:t>Obrazec »Izjava za ponudnika« predstavlja uradno izjavo ponudnika, da zanj ne obstajajo razlogi za izključitev in da izpolnjuje pogoje za sodelovanje, hkrati pa vključuje tudi uradno izjavo o tem, da bo ponudnik na zahtevo in brez odlašanja sposoben predložiti dokazila, ki dokazujejo neobstoj razlogov za izključitev oziroma izpolnjevanje naročnikovih zahtev iz dokumentacije v zvezi z oddajo javnega naročila.</w:t>
      </w:r>
    </w:p>
    <w:p w14:paraId="6A4B7350" w14:textId="77777777" w:rsidR="006004F0" w:rsidRPr="00F54DC7" w:rsidRDefault="006004F0" w:rsidP="007D5282">
      <w:pPr>
        <w:spacing w:line="260" w:lineRule="exact"/>
        <w:contextualSpacing/>
        <w:rPr>
          <w:rFonts w:cs="Arial"/>
          <w:szCs w:val="20"/>
        </w:rPr>
      </w:pPr>
    </w:p>
    <w:p w14:paraId="6B93A2EB" w14:textId="231835BF" w:rsidR="006004F0" w:rsidRPr="00F54DC7" w:rsidRDefault="006004F0" w:rsidP="007D5282">
      <w:pPr>
        <w:spacing w:line="260" w:lineRule="exact"/>
        <w:contextualSpacing/>
        <w:rPr>
          <w:rFonts w:cs="Arial"/>
          <w:szCs w:val="20"/>
        </w:rPr>
      </w:pPr>
      <w:r w:rsidRPr="00F54DC7">
        <w:rPr>
          <w:rFonts w:cs="Arial"/>
          <w:szCs w:val="20"/>
        </w:rPr>
        <w:t>S predložitvijo izjave za ponudnika se šteje, da je ponudnik podal tudi izjavo, da potrjuje, da ni povezan s funkcionarjem in po njegovem vedenju ni povezan z družinskim članom funkcionarja na način, določen v prvem odstavku 35. člena Zakona o integriteti in preprečevanju korupcije (</w:t>
      </w:r>
      <w:r w:rsidR="00361E59" w:rsidRPr="00F54DC7">
        <w:rPr>
          <w:rFonts w:cs="Arial"/>
          <w:szCs w:val="20"/>
        </w:rPr>
        <w:t>Uradni list RS, št. 69/11 – uradno prečiščeno besedilo, 158/20</w:t>
      </w:r>
      <w:r w:rsidR="00847932" w:rsidRPr="00F54DC7">
        <w:rPr>
          <w:rFonts w:cs="Arial"/>
          <w:szCs w:val="20"/>
        </w:rPr>
        <w:t xml:space="preserve">, </w:t>
      </w:r>
      <w:r w:rsidR="00361E59" w:rsidRPr="00F54DC7">
        <w:rPr>
          <w:rFonts w:cs="Arial"/>
          <w:szCs w:val="20"/>
        </w:rPr>
        <w:t xml:space="preserve">3/22 – </w:t>
      </w:r>
      <w:proofErr w:type="spellStart"/>
      <w:r w:rsidR="00361E59" w:rsidRPr="00F54DC7">
        <w:rPr>
          <w:rFonts w:cs="Arial"/>
          <w:szCs w:val="20"/>
        </w:rPr>
        <w:t>ZDeb</w:t>
      </w:r>
      <w:proofErr w:type="spellEnd"/>
      <w:r w:rsidR="00361E59" w:rsidRPr="00F54DC7">
        <w:rPr>
          <w:rFonts w:cs="Arial"/>
          <w:szCs w:val="20"/>
        </w:rPr>
        <w:t xml:space="preserve"> </w:t>
      </w:r>
      <w:r w:rsidR="00361E59" w:rsidRPr="00F54DC7">
        <w:rPr>
          <w:rFonts w:cs="Arial"/>
          <w:szCs w:val="20"/>
          <w:shd w:val="clear" w:color="auto" w:fill="FFFFFF"/>
        </w:rPr>
        <w:t>in </w:t>
      </w:r>
      <w:hyperlink r:id="rId18" w:tgtFrame="_blank" w:tooltip="Zakon o zaščiti prijaviteljev" w:history="1">
        <w:r w:rsidR="00361E59" w:rsidRPr="00F54DC7">
          <w:rPr>
            <w:rStyle w:val="Hiperpovezava"/>
            <w:rFonts w:cs="Arial"/>
            <w:color w:val="auto"/>
            <w:szCs w:val="20"/>
            <w:u w:val="none"/>
            <w:shd w:val="clear" w:color="auto" w:fill="FFFFFF"/>
          </w:rPr>
          <w:t>16/23</w:t>
        </w:r>
      </w:hyperlink>
      <w:r w:rsidR="00361E59" w:rsidRPr="00F54DC7">
        <w:rPr>
          <w:rFonts w:cs="Arial"/>
          <w:szCs w:val="20"/>
          <w:shd w:val="clear" w:color="auto" w:fill="FFFFFF"/>
        </w:rPr>
        <w:t xml:space="preserve"> – </w:t>
      </w:r>
      <w:proofErr w:type="spellStart"/>
      <w:r w:rsidR="00361E59" w:rsidRPr="00F54DC7">
        <w:rPr>
          <w:rFonts w:cs="Arial"/>
          <w:szCs w:val="20"/>
          <w:shd w:val="clear" w:color="auto" w:fill="FFFFFF"/>
        </w:rPr>
        <w:t>ZZPri</w:t>
      </w:r>
      <w:proofErr w:type="spellEnd"/>
      <w:r w:rsidR="00361E59" w:rsidRPr="00F54DC7">
        <w:rPr>
          <w:rFonts w:cs="Arial"/>
          <w:szCs w:val="20"/>
          <w:shd w:val="clear" w:color="auto" w:fill="FFFFFF"/>
        </w:rPr>
        <w:t>,</w:t>
      </w:r>
      <w:r w:rsidR="00361E59" w:rsidRPr="00F54DC7">
        <w:rPr>
          <w:rFonts w:cs="Arial"/>
          <w:b/>
          <w:bCs/>
          <w:sz w:val="18"/>
          <w:szCs w:val="18"/>
          <w:shd w:val="clear" w:color="auto" w:fill="FFFFFF"/>
        </w:rPr>
        <w:t xml:space="preserve"> </w:t>
      </w:r>
      <w:r w:rsidR="00361E59" w:rsidRPr="00F54DC7">
        <w:rPr>
          <w:rFonts w:cs="Arial"/>
          <w:szCs w:val="20"/>
        </w:rPr>
        <w:t xml:space="preserve">v nadaljnjem besedilu: </w:t>
      </w:r>
      <w:proofErr w:type="spellStart"/>
      <w:r w:rsidR="00361E59" w:rsidRPr="00F54DC7">
        <w:rPr>
          <w:rFonts w:cs="Arial"/>
          <w:szCs w:val="20"/>
        </w:rPr>
        <w:t>ZIntPK</w:t>
      </w:r>
      <w:proofErr w:type="spellEnd"/>
      <w:r w:rsidRPr="00F54DC7">
        <w:rPr>
          <w:rFonts w:cs="Arial"/>
          <w:szCs w:val="20"/>
        </w:rPr>
        <w:t>).</w:t>
      </w:r>
    </w:p>
    <w:p w14:paraId="19DE0FED" w14:textId="77777777" w:rsidR="006004F0" w:rsidRPr="00F54DC7" w:rsidRDefault="006004F0" w:rsidP="007D5282">
      <w:pPr>
        <w:spacing w:line="260" w:lineRule="exact"/>
        <w:contextualSpacing/>
        <w:rPr>
          <w:rFonts w:cs="Arial"/>
          <w:szCs w:val="20"/>
        </w:rPr>
      </w:pPr>
    </w:p>
    <w:p w14:paraId="7715C8FE" w14:textId="77777777" w:rsidR="006004F0" w:rsidRPr="00F54DC7" w:rsidRDefault="006004F0" w:rsidP="007D5282">
      <w:pPr>
        <w:pStyle w:val="Odstavekseznama"/>
        <w:spacing w:line="260" w:lineRule="exact"/>
        <w:ind w:left="0"/>
        <w:rPr>
          <w:rFonts w:cs="Arial"/>
          <w:szCs w:val="20"/>
        </w:rPr>
      </w:pPr>
      <w:r w:rsidRPr="00F54DC7">
        <w:rPr>
          <w:rFonts w:cs="Arial"/>
          <w:szCs w:val="20"/>
        </w:rPr>
        <w:t>Ponudnik, ki v sistemu e-JN oddaja ponudbo, naloži elektronsko podpisano »Izjavo za ponudnika« ali nepodpisano »Izjavo za ponudnika«, pri čemer se v slednjem primeru v skladu s Splošnimi pogoji uporabe informacijskega sistema e-JN šteje, da je oddan pravno zavezujoč dokument, ki ima enako veljavnost kot podpisan.</w:t>
      </w:r>
    </w:p>
    <w:p w14:paraId="65AF00FD" w14:textId="77777777" w:rsidR="00C73A10" w:rsidRPr="00F54DC7" w:rsidRDefault="00C73A10" w:rsidP="007D5282">
      <w:pPr>
        <w:pStyle w:val="Odstavekseznama"/>
        <w:spacing w:line="260" w:lineRule="exact"/>
        <w:ind w:left="0"/>
        <w:rPr>
          <w:rFonts w:cs="Arial"/>
          <w:szCs w:val="20"/>
        </w:rPr>
      </w:pPr>
    </w:p>
    <w:p w14:paraId="36CEFC29" w14:textId="4BE26761" w:rsidR="001B448D" w:rsidRPr="00F54DC7" w:rsidRDefault="001B448D" w:rsidP="007D5282">
      <w:pPr>
        <w:pStyle w:val="Naslov3"/>
        <w:spacing w:line="260" w:lineRule="exact"/>
        <w:ind w:left="426" w:hanging="426"/>
        <w:rPr>
          <w:rFonts w:cs="Arial"/>
          <w:i/>
          <w:iCs/>
        </w:rPr>
      </w:pPr>
      <w:bookmarkStart w:id="71" w:name="_Toc237864516"/>
      <w:r w:rsidRPr="00F54DC7">
        <w:rPr>
          <w:rFonts w:cs="Arial"/>
          <w:i/>
          <w:iCs/>
        </w:rPr>
        <w:t>Drugi dokumenti ponudbe</w:t>
      </w:r>
      <w:bookmarkEnd w:id="71"/>
    </w:p>
    <w:p w14:paraId="3DAC76CE" w14:textId="77777777" w:rsidR="001B448D" w:rsidRPr="00F54DC7" w:rsidRDefault="001B448D" w:rsidP="007D5282">
      <w:pPr>
        <w:spacing w:line="260" w:lineRule="exact"/>
        <w:rPr>
          <w:rFonts w:cs="Arial"/>
          <w:bCs/>
          <w:lang w:val="x-none"/>
        </w:rPr>
      </w:pPr>
    </w:p>
    <w:p w14:paraId="3161AA8D" w14:textId="77777777" w:rsidR="001B448D" w:rsidRPr="00F54DC7" w:rsidRDefault="001B448D" w:rsidP="007D5282">
      <w:pPr>
        <w:spacing w:line="260" w:lineRule="exact"/>
        <w:rPr>
          <w:rFonts w:cs="Arial"/>
        </w:rPr>
      </w:pPr>
      <w:r w:rsidRPr="00F54DC7">
        <w:rPr>
          <w:rFonts w:cs="Arial"/>
        </w:rPr>
        <w:t xml:space="preserve">Ponudnik mora druge dokumente ponudbene dokumentacije, </w:t>
      </w:r>
      <w:r w:rsidRPr="00F54DC7">
        <w:rPr>
          <w:rFonts w:cs="Arial"/>
          <w:szCs w:val="20"/>
        </w:rPr>
        <w:t xml:space="preserve">navedene v nadaljevanju tega poglavja, naložiti v informacijski sistem e-JN, </w:t>
      </w:r>
      <w:r w:rsidRPr="00F54DC7">
        <w:rPr>
          <w:rFonts w:cs="Arial"/>
        </w:rPr>
        <w:t>v razdelek »Drugi dokumenti«.</w:t>
      </w:r>
    </w:p>
    <w:p w14:paraId="0AD8A8E9" w14:textId="77777777" w:rsidR="001B448D" w:rsidRPr="00F54DC7" w:rsidRDefault="001B448D" w:rsidP="007D5282">
      <w:pPr>
        <w:spacing w:line="260" w:lineRule="exact"/>
        <w:rPr>
          <w:rFonts w:cs="Arial"/>
        </w:rPr>
      </w:pPr>
    </w:p>
    <w:p w14:paraId="34D4A346" w14:textId="77777777" w:rsidR="001B448D" w:rsidRPr="00F54DC7" w:rsidRDefault="001B448D" w:rsidP="007D5282">
      <w:pPr>
        <w:spacing w:line="260" w:lineRule="exact"/>
        <w:rPr>
          <w:rFonts w:cs="Arial"/>
          <w:szCs w:val="20"/>
        </w:rPr>
      </w:pPr>
      <w:r w:rsidRPr="00F54DC7">
        <w:rPr>
          <w:rFonts w:cs="Arial"/>
          <w:szCs w:val="20"/>
        </w:rPr>
        <w:t>Dokumenti, ki se naložijo v razdelek »Drugi dokumenti«, so (če se zahteva podpis) lahko podpisani fizično in skenirani kot *.</w:t>
      </w:r>
      <w:proofErr w:type="spellStart"/>
      <w:r w:rsidRPr="00F54DC7">
        <w:rPr>
          <w:rFonts w:cs="Arial"/>
          <w:szCs w:val="20"/>
        </w:rPr>
        <w:t>pdf</w:t>
      </w:r>
      <w:proofErr w:type="spellEnd"/>
      <w:r w:rsidRPr="00F54DC7">
        <w:rPr>
          <w:rFonts w:cs="Arial"/>
          <w:szCs w:val="20"/>
        </w:rPr>
        <w:t xml:space="preserve"> dokument ali drug format, ki omogoča shranjevanje skeniranega dokumenta (npr. *.</w:t>
      </w:r>
      <w:proofErr w:type="spellStart"/>
      <w:r w:rsidRPr="00F54DC7">
        <w:rPr>
          <w:rFonts w:cs="Arial"/>
          <w:szCs w:val="20"/>
        </w:rPr>
        <w:t>tif</w:t>
      </w:r>
      <w:proofErr w:type="spellEnd"/>
      <w:r w:rsidRPr="00F54DC7">
        <w:rPr>
          <w:rFonts w:cs="Arial"/>
          <w:szCs w:val="20"/>
        </w:rPr>
        <w:t>, *.</w:t>
      </w:r>
      <w:proofErr w:type="spellStart"/>
      <w:r w:rsidRPr="00F54DC7">
        <w:rPr>
          <w:rFonts w:cs="Arial"/>
          <w:szCs w:val="20"/>
        </w:rPr>
        <w:t>jpg</w:t>
      </w:r>
      <w:proofErr w:type="spellEnd"/>
      <w:r w:rsidRPr="00F54DC7">
        <w:rPr>
          <w:rFonts w:cs="Arial"/>
          <w:szCs w:val="20"/>
        </w:rPr>
        <w:t>), lahko pa so podpisani elektronsko in naloženi kot *.</w:t>
      </w:r>
      <w:proofErr w:type="spellStart"/>
      <w:r w:rsidRPr="00F54DC7">
        <w:rPr>
          <w:rFonts w:cs="Arial"/>
          <w:szCs w:val="20"/>
        </w:rPr>
        <w:t>pdf</w:t>
      </w:r>
      <w:proofErr w:type="spellEnd"/>
      <w:r w:rsidRPr="00F54DC7">
        <w:rPr>
          <w:rFonts w:cs="Arial"/>
          <w:szCs w:val="20"/>
        </w:rPr>
        <w:t xml:space="preserve"> dokument.</w:t>
      </w:r>
    </w:p>
    <w:p w14:paraId="2CBDB48B" w14:textId="77777777" w:rsidR="00905BAB" w:rsidRPr="00F54DC7" w:rsidRDefault="00905BAB" w:rsidP="007D5282">
      <w:pPr>
        <w:pStyle w:val="Odstavekseznama"/>
        <w:spacing w:line="260" w:lineRule="exact"/>
        <w:ind w:left="0"/>
        <w:rPr>
          <w:rFonts w:cs="Arial"/>
          <w:szCs w:val="20"/>
        </w:rPr>
      </w:pPr>
    </w:p>
    <w:p w14:paraId="792254FF" w14:textId="6B658BDB" w:rsidR="001B448D" w:rsidRPr="00F54DC7" w:rsidRDefault="001B448D" w:rsidP="007D5282">
      <w:pPr>
        <w:pStyle w:val="Naslov4"/>
        <w:spacing w:line="260" w:lineRule="exact"/>
        <w:ind w:left="851" w:hanging="567"/>
        <w:rPr>
          <w:rFonts w:cs="Arial"/>
          <w:i/>
          <w:iCs w:val="0"/>
          <w:szCs w:val="20"/>
        </w:rPr>
      </w:pPr>
      <w:bookmarkStart w:id="72" w:name="_Toc237864517"/>
      <w:r w:rsidRPr="00F54DC7">
        <w:rPr>
          <w:rFonts w:cs="Arial"/>
          <w:i/>
          <w:iCs w:val="0"/>
          <w:szCs w:val="20"/>
        </w:rPr>
        <w:t>Obrazec »Prijava«</w:t>
      </w:r>
      <w:bookmarkEnd w:id="72"/>
    </w:p>
    <w:p w14:paraId="1B8BD2A7" w14:textId="77777777" w:rsidR="00A359EA" w:rsidRPr="00F54DC7" w:rsidRDefault="00A359EA" w:rsidP="007D5282">
      <w:pPr>
        <w:spacing w:line="260" w:lineRule="exact"/>
        <w:rPr>
          <w:rFonts w:cs="Arial"/>
          <w:bCs/>
          <w:lang w:val="x-none"/>
        </w:rPr>
      </w:pPr>
    </w:p>
    <w:p w14:paraId="352B548A" w14:textId="70D7D74E" w:rsidR="001B448D" w:rsidRDefault="001B448D" w:rsidP="007D5282">
      <w:pPr>
        <w:spacing w:line="260" w:lineRule="exact"/>
        <w:rPr>
          <w:rFonts w:cs="Arial"/>
          <w:szCs w:val="20"/>
        </w:rPr>
      </w:pPr>
      <w:r w:rsidRPr="00F54DC7">
        <w:rPr>
          <w:rFonts w:cs="Arial"/>
          <w:szCs w:val="20"/>
        </w:rPr>
        <w:t>Ponudnik v obrazec »Prijava« vpiše in izpolni zahtevane podatke na način, kot je to določeno v obrazcu, in ga naloži v obliki *.</w:t>
      </w:r>
      <w:proofErr w:type="spellStart"/>
      <w:r w:rsidRPr="00F54DC7">
        <w:rPr>
          <w:rFonts w:cs="Arial"/>
          <w:szCs w:val="20"/>
        </w:rPr>
        <w:t>pdf</w:t>
      </w:r>
      <w:proofErr w:type="spellEnd"/>
      <w:r w:rsidRPr="00F54DC7">
        <w:rPr>
          <w:rFonts w:cs="Arial"/>
          <w:szCs w:val="20"/>
        </w:rPr>
        <w:t xml:space="preserve"> dokumenta v informacijski sistem e-JN v razdelek »Drugi dokumenti«.</w:t>
      </w:r>
    </w:p>
    <w:p w14:paraId="77F70224" w14:textId="77777777" w:rsidR="00BE53CB" w:rsidRDefault="00BE53CB" w:rsidP="007D5282">
      <w:pPr>
        <w:spacing w:line="260" w:lineRule="exact"/>
        <w:rPr>
          <w:rFonts w:cs="Arial"/>
          <w:szCs w:val="20"/>
        </w:rPr>
      </w:pPr>
    </w:p>
    <w:p w14:paraId="6E0F2E60" w14:textId="0A9F45FF" w:rsidR="001B448D" w:rsidRPr="00F54DC7" w:rsidRDefault="001B448D" w:rsidP="007D5282">
      <w:pPr>
        <w:pStyle w:val="Naslov4"/>
        <w:spacing w:line="260" w:lineRule="exact"/>
        <w:ind w:left="851" w:hanging="567"/>
        <w:rPr>
          <w:rFonts w:cs="Arial"/>
          <w:i/>
          <w:iCs w:val="0"/>
        </w:rPr>
      </w:pPr>
      <w:bookmarkStart w:id="73" w:name="_Toc237864518"/>
      <w:r w:rsidRPr="00F54DC7">
        <w:rPr>
          <w:rFonts w:cs="Arial"/>
          <w:i/>
          <w:iCs w:val="0"/>
        </w:rPr>
        <w:t>Obrazec »Soglasje podizvajalca za neposredna plačila«</w:t>
      </w:r>
      <w:bookmarkEnd w:id="73"/>
    </w:p>
    <w:p w14:paraId="09870FBC" w14:textId="1D73644F" w:rsidR="000818A3" w:rsidRPr="00F54DC7" w:rsidRDefault="000818A3" w:rsidP="007D5282">
      <w:pPr>
        <w:pStyle w:val="Odstavekseznama"/>
        <w:spacing w:line="260" w:lineRule="exact"/>
        <w:ind w:left="0"/>
        <w:rPr>
          <w:rFonts w:cs="Arial"/>
        </w:rPr>
      </w:pPr>
    </w:p>
    <w:p w14:paraId="6EDBE956" w14:textId="6D828733" w:rsidR="000818A3" w:rsidRPr="00F54DC7" w:rsidRDefault="006C087F" w:rsidP="007D5282">
      <w:pPr>
        <w:spacing w:line="260" w:lineRule="exact"/>
        <w:rPr>
          <w:rFonts w:cs="Arial"/>
        </w:rPr>
      </w:pPr>
      <w:r w:rsidRPr="00F54DC7">
        <w:rPr>
          <w:rFonts w:cs="Arial"/>
        </w:rPr>
        <w:t>Neposredna plačila podizvajalcu so obvezna, če podizvajalec zahteva neposredno plačilo in je v ponudbi priložena zahteva podizvajalca za neposredno plačilo. V tem primeru se izpolni obrazec, ki ga podpiše odgovorna oseba podizvajalca.</w:t>
      </w:r>
    </w:p>
    <w:p w14:paraId="3181FA52" w14:textId="77777777" w:rsidR="00E223F8" w:rsidRPr="00F54DC7" w:rsidRDefault="00E223F8" w:rsidP="007D5282">
      <w:pPr>
        <w:spacing w:line="260" w:lineRule="exact"/>
        <w:rPr>
          <w:rFonts w:cs="Arial"/>
        </w:rPr>
      </w:pPr>
    </w:p>
    <w:p w14:paraId="01059752" w14:textId="2DB4B5A1" w:rsidR="006C087F" w:rsidRPr="00F54DC7" w:rsidRDefault="001B448D" w:rsidP="007D5282">
      <w:pPr>
        <w:pStyle w:val="Naslov4"/>
        <w:spacing w:line="260" w:lineRule="exact"/>
        <w:ind w:left="851" w:hanging="567"/>
        <w:rPr>
          <w:rFonts w:cs="Arial"/>
          <w:i/>
          <w:iCs w:val="0"/>
        </w:rPr>
      </w:pPr>
      <w:bookmarkStart w:id="74" w:name="_Hlk214967618"/>
      <w:bookmarkStart w:id="75" w:name="_Toc237864519"/>
      <w:r w:rsidRPr="00F54DC7">
        <w:rPr>
          <w:rFonts w:cs="Arial"/>
          <w:i/>
          <w:iCs w:val="0"/>
        </w:rPr>
        <w:t>Obrazec »Izjava za druge gospodarske subjekte v ponudbi«</w:t>
      </w:r>
      <w:bookmarkEnd w:id="75"/>
    </w:p>
    <w:bookmarkEnd w:id="74"/>
    <w:p w14:paraId="4E8AE47A" w14:textId="77777777" w:rsidR="006C087F" w:rsidRPr="00F54DC7" w:rsidRDefault="006C087F" w:rsidP="007D5282">
      <w:pPr>
        <w:spacing w:line="260" w:lineRule="exact"/>
        <w:rPr>
          <w:rFonts w:cs="Arial"/>
          <w:bCs/>
          <w:lang w:val="x-none"/>
        </w:rPr>
      </w:pPr>
    </w:p>
    <w:p w14:paraId="4D26F29F" w14:textId="77777777" w:rsidR="006004F0" w:rsidRPr="00F54DC7" w:rsidRDefault="006004F0" w:rsidP="007D5282">
      <w:pPr>
        <w:autoSpaceDE w:val="0"/>
        <w:autoSpaceDN w:val="0"/>
        <w:adjustRightInd w:val="0"/>
        <w:spacing w:line="260" w:lineRule="exact"/>
        <w:rPr>
          <w:rFonts w:cs="Arial"/>
          <w:szCs w:val="20"/>
          <w:lang w:eastAsia="sl-SI"/>
        </w:rPr>
      </w:pPr>
      <w:r w:rsidRPr="00F54DC7">
        <w:rPr>
          <w:rFonts w:cs="Arial"/>
          <w:szCs w:val="20"/>
          <w:lang w:eastAsia="sl-SI"/>
        </w:rPr>
        <w:t>Če ponudnik v svoji ponudbi prijavlja še druge gospodarske subjekte, mora za druge sodelujoče, ki nastopajo v ponudbi, vpisati zahtevane podatke in v razdelek »Izjava – drugi sodelujoči« naložiti izpolnjeno izjavo za vsak prijavljen gospodarski subjekt (fizično ali pravno osebo) posebej.</w:t>
      </w:r>
    </w:p>
    <w:p w14:paraId="6A36AA68" w14:textId="77777777" w:rsidR="006004F0" w:rsidRPr="00F54DC7" w:rsidRDefault="006004F0" w:rsidP="007D5282">
      <w:pPr>
        <w:autoSpaceDE w:val="0"/>
        <w:autoSpaceDN w:val="0"/>
        <w:adjustRightInd w:val="0"/>
        <w:spacing w:line="260" w:lineRule="exact"/>
        <w:rPr>
          <w:rFonts w:cs="Arial"/>
          <w:szCs w:val="20"/>
          <w:lang w:eastAsia="sl-SI"/>
        </w:rPr>
      </w:pPr>
    </w:p>
    <w:p w14:paraId="4E344028" w14:textId="411E2D08" w:rsidR="006004F0" w:rsidRDefault="006004F0" w:rsidP="007D5282">
      <w:pPr>
        <w:spacing w:line="260" w:lineRule="exact"/>
        <w:rPr>
          <w:rFonts w:cs="Arial"/>
          <w:szCs w:val="20"/>
        </w:rPr>
      </w:pPr>
      <w:r w:rsidRPr="00F54DC7">
        <w:rPr>
          <w:rFonts w:cs="Arial"/>
          <w:szCs w:val="20"/>
        </w:rPr>
        <w:t xml:space="preserve">S predložitvijo izjave za druge gospodarske subjekte se šteje, da je ponudnik podal tudi izjavo, da potrjuje, da ni povezan s funkcionarjem in po njegovem vedenju ni povezan z družinskim članom funkcionarja na način, določen v prvem odstavku 35. člena </w:t>
      </w:r>
      <w:proofErr w:type="spellStart"/>
      <w:r w:rsidRPr="00F54DC7">
        <w:rPr>
          <w:rFonts w:cs="Arial"/>
          <w:szCs w:val="20"/>
        </w:rPr>
        <w:t>ZIntPK</w:t>
      </w:r>
      <w:proofErr w:type="spellEnd"/>
      <w:r w:rsidR="0006430E" w:rsidRPr="00F54DC7">
        <w:rPr>
          <w:rFonts w:cs="Arial"/>
          <w:szCs w:val="20"/>
        </w:rPr>
        <w:t>.</w:t>
      </w:r>
    </w:p>
    <w:p w14:paraId="1BAB0A03" w14:textId="77777777" w:rsidR="00BE53CB" w:rsidRDefault="00BE53CB" w:rsidP="007D5282">
      <w:pPr>
        <w:spacing w:line="260" w:lineRule="exact"/>
        <w:rPr>
          <w:rFonts w:cs="Arial"/>
          <w:szCs w:val="20"/>
        </w:rPr>
      </w:pPr>
    </w:p>
    <w:p w14:paraId="1A32404B" w14:textId="3A76ED85" w:rsidR="00BE53CB" w:rsidRDefault="00BE53CB" w:rsidP="00BE53CB">
      <w:pPr>
        <w:pStyle w:val="Naslov4"/>
      </w:pPr>
      <w:bookmarkStart w:id="76" w:name="_Toc237864520"/>
      <w:r w:rsidRPr="00BE53CB">
        <w:t>Dokazila o izpolnjevanju zahtev iz tehničnih specifikacij</w:t>
      </w:r>
      <w:bookmarkEnd w:id="76"/>
    </w:p>
    <w:p w14:paraId="5B111C48" w14:textId="77777777" w:rsidR="00BE53CB" w:rsidRDefault="00BE53CB" w:rsidP="007D5282">
      <w:pPr>
        <w:spacing w:line="260" w:lineRule="exact"/>
        <w:rPr>
          <w:rFonts w:eastAsia="Times New Roman" w:cs="Arial"/>
          <w:b/>
          <w:i/>
          <w:szCs w:val="26"/>
        </w:rPr>
      </w:pPr>
    </w:p>
    <w:p w14:paraId="13519108" w14:textId="0F882F4B" w:rsidR="00BE53CB" w:rsidRPr="00BE53CB" w:rsidRDefault="00BE53CB" w:rsidP="007D5282">
      <w:pPr>
        <w:spacing w:line="260" w:lineRule="exact"/>
        <w:rPr>
          <w:rFonts w:cs="Arial"/>
          <w:szCs w:val="20"/>
        </w:rPr>
      </w:pPr>
      <w:r w:rsidRPr="00BE53CB">
        <w:rPr>
          <w:rFonts w:cs="Arial"/>
          <w:szCs w:val="20"/>
        </w:rPr>
        <w:t xml:space="preserve">Predmet </w:t>
      </w:r>
      <w:r>
        <w:rPr>
          <w:rFonts w:cs="Arial"/>
          <w:szCs w:val="20"/>
        </w:rPr>
        <w:t>ponudbe mora izpolnjevati najmanj tehnične zahteve, navedene v tej dokumentaciji za oddajo naročila in iz prilog</w:t>
      </w:r>
      <w:r w:rsidR="00A44D57">
        <w:rPr>
          <w:rFonts w:cs="Arial"/>
          <w:szCs w:val="20"/>
        </w:rPr>
        <w:t>.</w:t>
      </w:r>
    </w:p>
    <w:p w14:paraId="0E5D9D54" w14:textId="77777777" w:rsidR="00C75F30" w:rsidRPr="00F54DC7" w:rsidRDefault="00C75F30" w:rsidP="007D5282">
      <w:pPr>
        <w:spacing w:line="260" w:lineRule="exact"/>
        <w:rPr>
          <w:rFonts w:cs="Arial"/>
          <w:szCs w:val="20"/>
        </w:rPr>
      </w:pPr>
    </w:p>
    <w:p w14:paraId="4E3E1C63" w14:textId="77777777" w:rsidR="00C75F30" w:rsidRPr="00F54DC7" w:rsidRDefault="00C75F30" w:rsidP="007D5282">
      <w:pPr>
        <w:spacing w:line="260" w:lineRule="exact"/>
        <w:rPr>
          <w:rFonts w:cs="Arial"/>
          <w:szCs w:val="20"/>
        </w:rPr>
      </w:pPr>
    </w:p>
    <w:p w14:paraId="21E00B7F" w14:textId="4ADC3255" w:rsidR="00F831B2" w:rsidRPr="00F54DC7" w:rsidRDefault="00640CAA">
      <w:pPr>
        <w:pStyle w:val="Naslov2"/>
        <w:numPr>
          <w:ilvl w:val="1"/>
          <w:numId w:val="13"/>
        </w:numPr>
        <w:spacing w:line="260" w:lineRule="exact"/>
        <w:ind w:left="567" w:hanging="567"/>
        <w:rPr>
          <w:rFonts w:cs="Arial"/>
        </w:rPr>
      </w:pPr>
      <w:bookmarkStart w:id="77" w:name="_Toc237864521"/>
      <w:r w:rsidRPr="00F54DC7">
        <w:rPr>
          <w:rFonts w:cs="Arial"/>
        </w:rPr>
        <w:t>Druga določila za pripravo ponudbe</w:t>
      </w:r>
      <w:bookmarkEnd w:id="77"/>
    </w:p>
    <w:p w14:paraId="6D425E73" w14:textId="77777777" w:rsidR="00BE6931" w:rsidRPr="00F54DC7" w:rsidRDefault="00BE6931" w:rsidP="007D5282">
      <w:pPr>
        <w:spacing w:line="260" w:lineRule="exact"/>
        <w:rPr>
          <w:rFonts w:cs="Arial"/>
        </w:rPr>
      </w:pPr>
      <w:bookmarkStart w:id="78" w:name="_Toc40090714"/>
      <w:bookmarkStart w:id="79" w:name="_Toc40097932"/>
      <w:bookmarkStart w:id="80" w:name="_Toc41483436"/>
      <w:bookmarkEnd w:id="78"/>
      <w:bookmarkEnd w:id="79"/>
      <w:bookmarkEnd w:id="80"/>
    </w:p>
    <w:p w14:paraId="262E5505" w14:textId="1DE50DC2" w:rsidR="002C427C" w:rsidRPr="00F54DC7" w:rsidRDefault="002C427C" w:rsidP="007D5282">
      <w:pPr>
        <w:pStyle w:val="Naslov3"/>
        <w:spacing w:line="260" w:lineRule="exact"/>
        <w:ind w:left="426" w:hanging="426"/>
        <w:rPr>
          <w:rFonts w:cs="Arial"/>
          <w:i/>
          <w:iCs/>
        </w:rPr>
      </w:pPr>
      <w:bookmarkStart w:id="81" w:name="_Toc40090719"/>
      <w:bookmarkStart w:id="82" w:name="_Toc40097937"/>
      <w:bookmarkStart w:id="83" w:name="_Toc41483441"/>
      <w:bookmarkStart w:id="84" w:name="_Toc336851754"/>
      <w:bookmarkStart w:id="85" w:name="_Toc336851802"/>
      <w:bookmarkStart w:id="86" w:name="_Toc237864522"/>
      <w:bookmarkEnd w:id="81"/>
      <w:bookmarkEnd w:id="82"/>
      <w:bookmarkEnd w:id="83"/>
      <w:r w:rsidRPr="00F54DC7">
        <w:rPr>
          <w:rFonts w:cs="Arial"/>
          <w:i/>
          <w:iCs/>
        </w:rPr>
        <w:t>Skupna ponudba</w:t>
      </w:r>
      <w:bookmarkEnd w:id="84"/>
      <w:bookmarkEnd w:id="85"/>
      <w:bookmarkEnd w:id="86"/>
    </w:p>
    <w:p w14:paraId="5A806261" w14:textId="77777777" w:rsidR="00F1203F" w:rsidRPr="00F54DC7" w:rsidRDefault="00F1203F" w:rsidP="007D5282">
      <w:pPr>
        <w:spacing w:line="260" w:lineRule="exact"/>
        <w:rPr>
          <w:rFonts w:cs="Arial"/>
        </w:rPr>
      </w:pPr>
    </w:p>
    <w:p w14:paraId="50C38CCA" w14:textId="77777777" w:rsidR="00443664" w:rsidRPr="00F54DC7" w:rsidRDefault="00443664" w:rsidP="007D5282">
      <w:pPr>
        <w:spacing w:line="260" w:lineRule="exact"/>
        <w:rPr>
          <w:rFonts w:cs="Arial"/>
          <w:szCs w:val="20"/>
        </w:rPr>
      </w:pPr>
      <w:r w:rsidRPr="00F54DC7">
        <w:rPr>
          <w:rFonts w:eastAsia="Times New Roman" w:cs="Arial"/>
          <w:iCs/>
          <w:szCs w:val="20"/>
        </w:rPr>
        <w:t>V primeru, da skupina ponudnikov predloži skupno ponudbo, mora vsak ponudnik izpolnjevati vse</w:t>
      </w:r>
      <w:r w:rsidRPr="00F54DC7">
        <w:rPr>
          <w:rFonts w:cs="Arial"/>
          <w:szCs w:val="20"/>
        </w:rPr>
        <w:t xml:space="preserve"> pogoje iz točke 9.1.1 navodil. Vsi ponudniki v skupni ponudbi morajo posamično podati dokumente, ki se nanašajo na dokazovanje navedenih pogojev (obrazec »Izjava za ponudnika«).</w:t>
      </w:r>
    </w:p>
    <w:p w14:paraId="78FD0E40" w14:textId="77777777" w:rsidR="00443664" w:rsidRPr="00F54DC7" w:rsidRDefault="00443664" w:rsidP="007D5282">
      <w:pPr>
        <w:spacing w:line="260" w:lineRule="exact"/>
        <w:rPr>
          <w:rFonts w:cs="Arial"/>
          <w:szCs w:val="20"/>
        </w:rPr>
      </w:pPr>
    </w:p>
    <w:p w14:paraId="1F18AA88" w14:textId="77777777" w:rsidR="00443664" w:rsidRPr="00F54DC7" w:rsidRDefault="00443664" w:rsidP="007D5282">
      <w:pPr>
        <w:spacing w:line="260" w:lineRule="exact"/>
        <w:rPr>
          <w:rFonts w:cs="Arial"/>
          <w:szCs w:val="20"/>
        </w:rPr>
      </w:pPr>
      <w:r w:rsidRPr="00F54DC7">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1052F1DC" w14:textId="77777777" w:rsidR="00443664" w:rsidRPr="00F54DC7" w:rsidRDefault="00443664" w:rsidP="007D5282">
      <w:pPr>
        <w:spacing w:line="260" w:lineRule="exact"/>
        <w:rPr>
          <w:rFonts w:cs="Arial"/>
          <w:szCs w:val="20"/>
        </w:rPr>
      </w:pPr>
    </w:p>
    <w:p w14:paraId="59153F37" w14:textId="75E1561B" w:rsidR="00443664" w:rsidRPr="00F54DC7" w:rsidRDefault="00443664" w:rsidP="007D5282">
      <w:pPr>
        <w:spacing w:line="260" w:lineRule="exact"/>
        <w:rPr>
          <w:rFonts w:cs="Arial"/>
          <w:szCs w:val="20"/>
        </w:rPr>
      </w:pPr>
      <w:r w:rsidRPr="00F54DC7">
        <w:rPr>
          <w:rFonts w:cs="Arial"/>
          <w:szCs w:val="20"/>
        </w:rPr>
        <w:t>Pogoj pod točko 9.1.2 (ustreznost za opravljanje poklicne dejavnosti) teh navodil mora izpolnjevati vsak ponudnik v skupni ponudbi</w:t>
      </w:r>
      <w:r w:rsidR="004F4163" w:rsidRPr="00F54DC7">
        <w:rPr>
          <w:rFonts w:cs="Arial"/>
          <w:szCs w:val="20"/>
        </w:rPr>
        <w:t xml:space="preserve">. </w:t>
      </w:r>
      <w:r w:rsidRPr="00F54DC7">
        <w:rPr>
          <w:rFonts w:cs="Arial"/>
          <w:szCs w:val="20"/>
        </w:rPr>
        <w:t>Dokazila, ki se nanašajo na dokazovanje te zahteve, predloži vsak posamezni ponudnik v skupni ponudbi.</w:t>
      </w:r>
    </w:p>
    <w:p w14:paraId="3253AFD5" w14:textId="77777777" w:rsidR="00C22378" w:rsidRPr="00F54DC7" w:rsidRDefault="00C22378" w:rsidP="007D5282">
      <w:pPr>
        <w:spacing w:line="260" w:lineRule="exact"/>
        <w:rPr>
          <w:rFonts w:cs="Arial"/>
          <w:szCs w:val="20"/>
        </w:rPr>
      </w:pPr>
    </w:p>
    <w:p w14:paraId="3742C703" w14:textId="77777777" w:rsidR="00443664" w:rsidRPr="00F54DC7" w:rsidRDefault="00443664" w:rsidP="007D5282">
      <w:pPr>
        <w:spacing w:line="260" w:lineRule="exact"/>
        <w:rPr>
          <w:rFonts w:cs="Arial"/>
          <w:szCs w:val="20"/>
        </w:rPr>
      </w:pPr>
      <w:r w:rsidRPr="00F54DC7">
        <w:rPr>
          <w:rFonts w:cs="Arial"/>
          <w:szCs w:val="20"/>
        </w:rPr>
        <w:t xml:space="preserve">Ostale pogoje lahko ponudniki v skupni ponudbi izpolnijo kumulativno. </w:t>
      </w:r>
    </w:p>
    <w:p w14:paraId="08E7AF81" w14:textId="77777777" w:rsidR="004F4163" w:rsidRPr="00F54DC7" w:rsidRDefault="004F4163" w:rsidP="007D5282">
      <w:pPr>
        <w:spacing w:line="260" w:lineRule="exact"/>
        <w:rPr>
          <w:rFonts w:cs="Arial"/>
          <w:szCs w:val="20"/>
        </w:rPr>
      </w:pPr>
    </w:p>
    <w:p w14:paraId="0F44F28E" w14:textId="77777777" w:rsidR="00443664" w:rsidRPr="00F54DC7" w:rsidRDefault="00443664" w:rsidP="007D5282">
      <w:pPr>
        <w:spacing w:line="260" w:lineRule="exact"/>
        <w:rPr>
          <w:rFonts w:cs="Arial"/>
          <w:szCs w:val="20"/>
        </w:rPr>
      </w:pPr>
      <w:r w:rsidRPr="00F54DC7">
        <w:rPr>
          <w:rFonts w:cs="Arial"/>
          <w:szCs w:val="20"/>
        </w:rPr>
        <w:t xml:space="preserve">Obrazec »Prijava« podajo skupaj vsi ponudniki, ki nastopajo v skupni ponudbi (en obrazec) in navedejo vse, ki bodo sodelovali v tej skupni ponudbi. </w:t>
      </w:r>
    </w:p>
    <w:p w14:paraId="6CA7BFC6" w14:textId="77777777" w:rsidR="00443664" w:rsidRPr="00F54DC7" w:rsidRDefault="00443664" w:rsidP="004F4163">
      <w:pPr>
        <w:spacing w:line="260" w:lineRule="exact"/>
        <w:rPr>
          <w:rFonts w:cs="Arial"/>
          <w:szCs w:val="20"/>
        </w:rPr>
      </w:pPr>
      <w:bookmarkStart w:id="87" w:name="_Hlk519676199"/>
    </w:p>
    <w:p w14:paraId="71B915FE" w14:textId="77777777" w:rsidR="004F4163" w:rsidRPr="00F54DC7" w:rsidRDefault="004F4163" w:rsidP="004F4163">
      <w:pPr>
        <w:spacing w:line="260" w:lineRule="exact"/>
        <w:rPr>
          <w:rFonts w:cs="Arial"/>
          <w:szCs w:val="20"/>
        </w:rPr>
      </w:pPr>
      <w:r w:rsidRPr="00F54DC7">
        <w:rPr>
          <w:rFonts w:cs="Arial"/>
          <w:szCs w:val="20"/>
        </w:rPr>
        <w:t>Finančno zavarovanje lahko predloži samo eden izmed ponudnikov, ki nastopa v skupni ponudbi, lahko ga predloži več ponudnikov, v vsakem primeru morajo biti izpolnjene vse zahteve (višina, veljavnost,…), določene v tej dokumentaciji v zvezi z oddajo javnega naročila.</w:t>
      </w:r>
    </w:p>
    <w:p w14:paraId="47CFEEEA" w14:textId="77777777" w:rsidR="004F4163" w:rsidRPr="00F54DC7" w:rsidRDefault="004F4163" w:rsidP="004F4163">
      <w:pPr>
        <w:spacing w:line="260" w:lineRule="exact"/>
        <w:rPr>
          <w:rFonts w:cs="Arial"/>
          <w:szCs w:val="20"/>
        </w:rPr>
      </w:pPr>
    </w:p>
    <w:bookmarkEnd w:id="87"/>
    <w:p w14:paraId="7A74FC3F" w14:textId="77777777" w:rsidR="00443664" w:rsidRPr="00F54DC7" w:rsidRDefault="00443664" w:rsidP="007D5282">
      <w:pPr>
        <w:spacing w:line="260" w:lineRule="exact"/>
        <w:rPr>
          <w:rFonts w:cs="Arial"/>
          <w:szCs w:val="20"/>
        </w:rPr>
      </w:pPr>
      <w:r w:rsidRPr="00F54DC7">
        <w:rPr>
          <w:rFonts w:cs="Arial"/>
          <w:szCs w:val="20"/>
        </w:rPr>
        <w:lastRenderedPageBreak/>
        <w:t>Če bo takšna skupina ponudnikov izbrana za izvedbo predmetnega naročila, bo naročnik lahko zahteval dogovor o skupni izvedbi naročila (npr. pogodbo o sodelovanju), v katerem bodo natančno določene naloge in odgovornost posameznih ponudnikov za izvedbo naročila. Ne glede na to ponudniki odgovarjajo naročniku solidarno.</w:t>
      </w:r>
    </w:p>
    <w:p w14:paraId="14BE019D" w14:textId="77777777" w:rsidR="00FE34B6" w:rsidRPr="00F54DC7" w:rsidRDefault="00FE34B6" w:rsidP="007D5282">
      <w:pPr>
        <w:spacing w:line="260" w:lineRule="exact"/>
        <w:rPr>
          <w:rFonts w:cs="Arial"/>
        </w:rPr>
      </w:pPr>
    </w:p>
    <w:p w14:paraId="0FB418F9" w14:textId="28B58C25" w:rsidR="00A0456C" w:rsidRPr="00F54DC7" w:rsidRDefault="00A0456C" w:rsidP="007D5282">
      <w:pPr>
        <w:pStyle w:val="Naslov3"/>
        <w:spacing w:line="260" w:lineRule="exact"/>
        <w:ind w:left="426" w:hanging="426"/>
        <w:rPr>
          <w:rFonts w:cs="Arial"/>
          <w:i/>
          <w:iCs/>
        </w:rPr>
      </w:pPr>
      <w:bookmarkStart w:id="88" w:name="_Toc336851755"/>
      <w:bookmarkStart w:id="89" w:name="_Toc336851803"/>
      <w:bookmarkStart w:id="90" w:name="_Hlk29460681"/>
      <w:bookmarkStart w:id="91" w:name="_Hlk214348387"/>
      <w:bookmarkStart w:id="92" w:name="_Toc237864523"/>
      <w:r w:rsidRPr="00F54DC7">
        <w:rPr>
          <w:rFonts w:cs="Arial"/>
          <w:i/>
          <w:iCs/>
        </w:rPr>
        <w:t>Ponudba s podizvajalci</w:t>
      </w:r>
      <w:bookmarkEnd w:id="88"/>
      <w:bookmarkEnd w:id="89"/>
      <w:bookmarkEnd w:id="92"/>
    </w:p>
    <w:p w14:paraId="0B2EB81D" w14:textId="77777777" w:rsidR="008E4247" w:rsidRPr="00F54DC7" w:rsidRDefault="008E4247" w:rsidP="007D5282">
      <w:pPr>
        <w:spacing w:line="260" w:lineRule="exact"/>
        <w:rPr>
          <w:rFonts w:cs="Arial"/>
        </w:rPr>
      </w:pPr>
    </w:p>
    <w:bookmarkEnd w:id="90"/>
    <w:p w14:paraId="52BE6A0B" w14:textId="27A35C23" w:rsidR="00443664" w:rsidRPr="00F54DC7" w:rsidRDefault="008F4437" w:rsidP="007D5282">
      <w:pPr>
        <w:spacing w:line="260" w:lineRule="exact"/>
        <w:rPr>
          <w:rFonts w:cs="Arial"/>
          <w:szCs w:val="20"/>
        </w:rPr>
      </w:pPr>
      <w:r w:rsidRPr="00F54DC7">
        <w:rPr>
          <w:rFonts w:cs="Arial"/>
          <w:szCs w:val="20"/>
        </w:rPr>
        <w:t>V primeru, da bo</w:t>
      </w:r>
      <w:r w:rsidR="00443664" w:rsidRPr="00F54DC7">
        <w:rPr>
          <w:rFonts w:cs="Arial"/>
          <w:szCs w:val="20"/>
        </w:rPr>
        <w:t xml:space="preserve"> ponudnik pri izvedbi naročila sodeloval s podizvajalci, mora v obrazcu »Prijava« navesti vse podizvajalce ter vsak del javnega naročila, ki ga namerava oddati </w:t>
      </w:r>
      <w:r w:rsidR="00443664" w:rsidRPr="00F54DC7">
        <w:rPr>
          <w:rFonts w:eastAsia="Times New Roman" w:cs="Arial"/>
          <w:szCs w:val="20"/>
        </w:rPr>
        <w:t xml:space="preserve">v </w:t>
      </w:r>
      <w:proofErr w:type="spellStart"/>
      <w:r w:rsidR="00443664" w:rsidRPr="00F54DC7">
        <w:rPr>
          <w:rFonts w:eastAsia="Times New Roman" w:cs="Arial"/>
          <w:szCs w:val="20"/>
        </w:rPr>
        <w:t>podizvajanje</w:t>
      </w:r>
      <w:proofErr w:type="spellEnd"/>
      <w:r w:rsidR="00443664" w:rsidRPr="00F54DC7">
        <w:rPr>
          <w:rFonts w:eastAsia="Times New Roman" w:cs="Arial"/>
          <w:szCs w:val="20"/>
        </w:rPr>
        <w:t xml:space="preserve"> (z navedbo </w:t>
      </w:r>
      <w:r w:rsidR="008A40E7" w:rsidRPr="00F54DC7">
        <w:rPr>
          <w:rFonts w:eastAsia="Times New Roman" w:cs="Arial"/>
          <w:szCs w:val="20"/>
        </w:rPr>
        <w:t xml:space="preserve">zavihka in/ali postavk </w:t>
      </w:r>
      <w:r w:rsidR="00443664" w:rsidRPr="00F54DC7">
        <w:rPr>
          <w:rFonts w:eastAsia="Times New Roman" w:cs="Arial"/>
          <w:szCs w:val="20"/>
        </w:rPr>
        <w:t>področj</w:t>
      </w:r>
      <w:r w:rsidR="000A2CC0" w:rsidRPr="00F54DC7">
        <w:rPr>
          <w:rFonts w:eastAsia="Times New Roman" w:cs="Arial"/>
          <w:szCs w:val="20"/>
        </w:rPr>
        <w:t>a</w:t>
      </w:r>
      <w:r w:rsidR="00443664" w:rsidRPr="00F54DC7">
        <w:rPr>
          <w:rFonts w:eastAsia="Times New Roman" w:cs="Arial"/>
          <w:szCs w:val="20"/>
        </w:rPr>
        <w:t xml:space="preserve"> </w:t>
      </w:r>
      <w:proofErr w:type="spellStart"/>
      <w:r w:rsidR="00443664" w:rsidRPr="00F54DC7">
        <w:rPr>
          <w:rFonts w:eastAsia="Times New Roman" w:cs="Arial"/>
          <w:szCs w:val="20"/>
        </w:rPr>
        <w:t>podizvajanja</w:t>
      </w:r>
      <w:proofErr w:type="spellEnd"/>
      <w:r w:rsidR="00986444" w:rsidRPr="00F54DC7">
        <w:rPr>
          <w:rFonts w:eastAsia="Times New Roman" w:cs="Arial"/>
          <w:szCs w:val="20"/>
        </w:rPr>
        <w:t>)</w:t>
      </w:r>
      <w:r w:rsidR="00443664" w:rsidRPr="00F54DC7">
        <w:rPr>
          <w:rFonts w:eastAsia="Times New Roman" w:cs="Arial"/>
          <w:szCs w:val="20"/>
        </w:rPr>
        <w:t>.</w:t>
      </w:r>
      <w:r w:rsidR="00443664" w:rsidRPr="00F54DC7">
        <w:rPr>
          <w:rFonts w:cs="Arial"/>
          <w:szCs w:val="20"/>
        </w:rPr>
        <w:t xml:space="preserve"> V informacijskem sistemu e-JN mora označiti, da gre za ponudbo s podizvajalci in navesti vse sodelujoče gospodarske subjekte.</w:t>
      </w:r>
    </w:p>
    <w:p w14:paraId="6DF6FE3C" w14:textId="77777777" w:rsidR="00443664" w:rsidRPr="00F54DC7" w:rsidRDefault="00443664" w:rsidP="007D5282">
      <w:pPr>
        <w:spacing w:line="260" w:lineRule="exact"/>
        <w:rPr>
          <w:rFonts w:cs="Arial"/>
          <w:szCs w:val="20"/>
        </w:rPr>
      </w:pPr>
    </w:p>
    <w:p w14:paraId="3784469F" w14:textId="34BA38B6" w:rsidR="00443664" w:rsidRPr="00F54DC7" w:rsidRDefault="00443664" w:rsidP="007D5282">
      <w:pPr>
        <w:spacing w:line="260" w:lineRule="exact"/>
        <w:rPr>
          <w:rFonts w:cs="Arial"/>
          <w:szCs w:val="20"/>
        </w:rPr>
      </w:pPr>
      <w:r w:rsidRPr="00F54DC7">
        <w:rPr>
          <w:rFonts w:eastAsia="Times New Roman" w:cs="Arial"/>
          <w:szCs w:val="20"/>
          <w:lang w:eastAsia="sl-SI"/>
        </w:rPr>
        <w:t xml:space="preserve">Ponudnik mora v ponudbi predložiti tudi izpolnjen obrazec »Izjava za druge gospodarske subjekte v ponudbi«. </w:t>
      </w:r>
      <w:r w:rsidRPr="00F54DC7">
        <w:rPr>
          <w:rFonts w:cs="Arial"/>
          <w:szCs w:val="20"/>
        </w:rPr>
        <w:t>V kolikor bodo pri podizvajalcu obstajali razlogi za izključitev iz točke 9.1.1 teh navodil, bo naročnik podizvajalca zavrnil.</w:t>
      </w:r>
    </w:p>
    <w:p w14:paraId="74B4A43A" w14:textId="77777777" w:rsidR="00E610AB" w:rsidRPr="00F54DC7" w:rsidRDefault="00E610AB" w:rsidP="007D5282">
      <w:pPr>
        <w:spacing w:line="260" w:lineRule="exact"/>
        <w:rPr>
          <w:rFonts w:cs="Arial"/>
          <w:szCs w:val="20"/>
        </w:rPr>
      </w:pPr>
    </w:p>
    <w:p w14:paraId="1941E505" w14:textId="5B1E79B0" w:rsidR="00443664" w:rsidRPr="00F54DC7" w:rsidRDefault="00443664" w:rsidP="007D5282">
      <w:pPr>
        <w:spacing w:line="260" w:lineRule="exact"/>
        <w:rPr>
          <w:rFonts w:cs="Arial"/>
          <w:szCs w:val="20"/>
        </w:rPr>
      </w:pPr>
      <w:r w:rsidRPr="00F54DC7">
        <w:rPr>
          <w:rFonts w:cs="Arial"/>
          <w:szCs w:val="20"/>
        </w:rPr>
        <w:t>Ponudnik mora za posameznega podizvajalca priložiti enaka dokazila za izpolnjevanje pogojev, kot jih mora priložiti zase, razen pri pogojih, kjer so že predvidena dokazila, ki jih mora predložiti podizvajalec (npr. obrazec »Izjava za druge gospodarske subjekte«).</w:t>
      </w:r>
    </w:p>
    <w:p w14:paraId="3B2F29AF" w14:textId="77777777" w:rsidR="005F2449" w:rsidRPr="00F54DC7" w:rsidRDefault="005F2449" w:rsidP="007D5282">
      <w:pPr>
        <w:spacing w:line="260" w:lineRule="exact"/>
        <w:rPr>
          <w:rFonts w:cs="Arial"/>
          <w:szCs w:val="20"/>
        </w:rPr>
      </w:pPr>
    </w:p>
    <w:p w14:paraId="47A07777" w14:textId="77777777" w:rsidR="00443664" w:rsidRPr="00F54DC7" w:rsidRDefault="00443664" w:rsidP="007D5282">
      <w:pPr>
        <w:spacing w:line="260" w:lineRule="exact"/>
        <w:rPr>
          <w:rFonts w:cs="Arial"/>
          <w:szCs w:val="20"/>
        </w:rPr>
      </w:pPr>
      <w:r w:rsidRPr="00F54DC7">
        <w:rPr>
          <w:rFonts w:cs="Arial"/>
          <w:szCs w:val="20"/>
        </w:rPr>
        <w:t>Če ponudnik za izpolnjevanje pogojev uporablja zmogljivosti podizvajalca, je poleg zahtev iz te točke potrebno upoštevati še naslednjo točko teh navodil.</w:t>
      </w:r>
    </w:p>
    <w:p w14:paraId="28DB52A7" w14:textId="77777777" w:rsidR="004F4163" w:rsidRPr="00F54DC7" w:rsidRDefault="004F4163" w:rsidP="007D5282">
      <w:pPr>
        <w:spacing w:line="260" w:lineRule="exact"/>
        <w:rPr>
          <w:rFonts w:cs="Arial"/>
          <w:szCs w:val="20"/>
        </w:rPr>
      </w:pPr>
    </w:p>
    <w:p w14:paraId="006C4D33" w14:textId="77777777" w:rsidR="00443664" w:rsidRPr="00F54DC7" w:rsidRDefault="00443664" w:rsidP="007D5282">
      <w:pPr>
        <w:spacing w:line="260" w:lineRule="exact"/>
        <w:rPr>
          <w:rFonts w:cs="Arial"/>
          <w:szCs w:val="20"/>
        </w:rPr>
      </w:pPr>
      <w:r w:rsidRPr="00F54DC7">
        <w:rPr>
          <w:rFonts w:cs="Arial"/>
          <w:szCs w:val="20"/>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p>
    <w:p w14:paraId="55DA48E9" w14:textId="77777777" w:rsidR="00443664" w:rsidRPr="00F54DC7" w:rsidRDefault="00443664" w:rsidP="007D5282">
      <w:pPr>
        <w:spacing w:line="260" w:lineRule="exact"/>
        <w:rPr>
          <w:rFonts w:cs="Arial"/>
          <w:szCs w:val="20"/>
        </w:rPr>
      </w:pPr>
    </w:p>
    <w:p w14:paraId="322BF301" w14:textId="77777777" w:rsidR="00443664" w:rsidRPr="00F54DC7" w:rsidRDefault="00443664" w:rsidP="007D5282">
      <w:pPr>
        <w:spacing w:line="260" w:lineRule="exact"/>
        <w:rPr>
          <w:rFonts w:cs="Arial"/>
          <w:szCs w:val="20"/>
        </w:rPr>
      </w:pPr>
      <w:r w:rsidRPr="00F54DC7">
        <w:rPr>
          <w:rFonts w:cs="Arial"/>
          <w:szCs w:val="20"/>
        </w:rPr>
        <w:t>Izbrani ponudnik v razmerju do naročnika v celoti odgovarja za izvedbo naročila.</w:t>
      </w:r>
    </w:p>
    <w:p w14:paraId="62B74FDD" w14:textId="77777777" w:rsidR="0047623B" w:rsidRPr="00F54DC7" w:rsidRDefault="0047623B" w:rsidP="007D5282">
      <w:pPr>
        <w:spacing w:line="260" w:lineRule="exact"/>
        <w:rPr>
          <w:rFonts w:cs="Arial"/>
          <w:szCs w:val="20"/>
        </w:rPr>
      </w:pPr>
    </w:p>
    <w:p w14:paraId="2986745D" w14:textId="77777777" w:rsidR="000C5402" w:rsidRPr="00F54DC7" w:rsidRDefault="000C5402" w:rsidP="007D5282">
      <w:pPr>
        <w:pStyle w:val="Naslov3"/>
        <w:spacing w:line="260" w:lineRule="exact"/>
        <w:ind w:left="426" w:hanging="426"/>
        <w:rPr>
          <w:rFonts w:cs="Arial"/>
          <w:i/>
          <w:iCs/>
        </w:rPr>
      </w:pPr>
      <w:bookmarkStart w:id="93" w:name="_Toc509909988"/>
      <w:bookmarkStart w:id="94" w:name="_Toc513794418"/>
      <w:bookmarkStart w:id="95" w:name="_Toc32221477"/>
      <w:bookmarkStart w:id="96" w:name="_Toc237864524"/>
      <w:r w:rsidRPr="00F54DC7">
        <w:rPr>
          <w:rFonts w:cs="Arial"/>
          <w:i/>
          <w:iCs/>
        </w:rPr>
        <w:t>Uporaba zmogljivost drugih subjektov</w:t>
      </w:r>
      <w:bookmarkEnd w:id="93"/>
      <w:bookmarkEnd w:id="94"/>
      <w:bookmarkEnd w:id="95"/>
      <w:bookmarkEnd w:id="96"/>
    </w:p>
    <w:p w14:paraId="262ADECA" w14:textId="77777777" w:rsidR="000C5402" w:rsidRPr="00F54DC7" w:rsidRDefault="000C5402" w:rsidP="007D5282">
      <w:pPr>
        <w:spacing w:line="260" w:lineRule="exact"/>
        <w:rPr>
          <w:rFonts w:cs="Arial"/>
        </w:rPr>
      </w:pPr>
    </w:p>
    <w:p w14:paraId="7F8A9B21" w14:textId="77777777" w:rsidR="00C35F27" w:rsidRPr="00F54DC7" w:rsidRDefault="00C35F27" w:rsidP="00C35F27">
      <w:pPr>
        <w:spacing w:line="260" w:lineRule="exact"/>
        <w:rPr>
          <w:rFonts w:cs="Arial"/>
          <w:szCs w:val="20"/>
          <w:lang w:eastAsia="sl-SI"/>
        </w:rPr>
      </w:pPr>
      <w:r w:rsidRPr="00F54DC7">
        <w:rPr>
          <w:rFonts w:cs="Arial"/>
          <w:szCs w:val="20"/>
          <w:lang w:eastAsia="sl-SI"/>
        </w:rPr>
        <w:t>Ponudnik lahko glede tehničnih pogojev za predmetno naročilo uporabi zmogljivosti drugih subjektov, ne glede na pravno razmerje med njim in temi subjekti, vendar le v primeru, če bodo le-ti izvajali storitve, za katere se zahtevajo te zmogljivosti.</w:t>
      </w:r>
      <w:r w:rsidRPr="00F54DC7">
        <w:rPr>
          <w:rFonts w:cs="Arial"/>
        </w:rPr>
        <w:t xml:space="preserve"> </w:t>
      </w:r>
      <w:r w:rsidRPr="00F54DC7">
        <w:rPr>
          <w:rFonts w:cs="Arial"/>
          <w:szCs w:val="20"/>
          <w:lang w:eastAsia="sl-SI"/>
        </w:rPr>
        <w:t xml:space="preserve">V informacijskem sistemu e-JN mora ponudnik označiti, da gre za uporabo zmogljivosti drugih subjektov ter navesti vse sodelujoče gospodarske subjekte. </w:t>
      </w:r>
    </w:p>
    <w:p w14:paraId="036E4B29" w14:textId="77777777" w:rsidR="00C35F27" w:rsidRPr="00F54DC7" w:rsidRDefault="00C35F27" w:rsidP="00C35F27">
      <w:pPr>
        <w:spacing w:line="260" w:lineRule="exact"/>
        <w:rPr>
          <w:rFonts w:cs="Arial"/>
          <w:szCs w:val="20"/>
          <w:lang w:eastAsia="sl-SI"/>
        </w:rPr>
      </w:pPr>
    </w:p>
    <w:p w14:paraId="39461546" w14:textId="77777777" w:rsidR="00C35F27" w:rsidRPr="00F54DC7" w:rsidRDefault="00C35F27" w:rsidP="00C35F27">
      <w:pPr>
        <w:spacing w:line="260" w:lineRule="exact"/>
        <w:rPr>
          <w:rFonts w:cs="Arial"/>
          <w:szCs w:val="20"/>
        </w:rPr>
      </w:pPr>
      <w:r w:rsidRPr="00F54DC7">
        <w:rPr>
          <w:rFonts w:cs="Arial"/>
          <w:szCs w:val="20"/>
        </w:rPr>
        <w:t xml:space="preserve">Če želi ponudnik uporabiti zmogljivosti drugih subjektov, mora poleg v tej in prejšnji točki navodil že navedenih zahtev za podizvajalca (Izjava za druge gospodarske subjekte za podizvajalca, navedba dela naročila, ki ga namerava dati v </w:t>
      </w:r>
      <w:proofErr w:type="spellStart"/>
      <w:r w:rsidRPr="00F54DC7">
        <w:rPr>
          <w:rFonts w:cs="Arial"/>
          <w:szCs w:val="20"/>
        </w:rPr>
        <w:t>podizvajanje</w:t>
      </w:r>
      <w:proofErr w:type="spellEnd"/>
      <w:r w:rsidRPr="00F54DC7">
        <w:rPr>
          <w:rFonts w:cs="Arial"/>
          <w:szCs w:val="20"/>
        </w:rPr>
        <w:t xml:space="preserve">, navede vsebino del oziroma storitev, ki jih bo podizvajalec izvajal (navede jih opisno, lahko navede postavko/e iz predračuna), itn.) v ponudbi dokazati, da bo imel na voljo sredstva, na primer s predložitvijo zagotovil teh subjektov za ta namen – pisni dogovor med ponudnikom in subjektom na katerega zmogljivosti se ponudnik sklicuje, avtorska pogodba, </w:t>
      </w:r>
      <w:proofErr w:type="spellStart"/>
      <w:r w:rsidRPr="00F54DC7">
        <w:rPr>
          <w:rFonts w:cs="Arial"/>
          <w:szCs w:val="20"/>
        </w:rPr>
        <w:t>podjemna</w:t>
      </w:r>
      <w:proofErr w:type="spellEnd"/>
      <w:r w:rsidRPr="00F54DC7">
        <w:rPr>
          <w:rFonts w:cs="Arial"/>
          <w:szCs w:val="20"/>
        </w:rPr>
        <w:t xml:space="preserve"> pogodba, ipd.</w:t>
      </w:r>
    </w:p>
    <w:p w14:paraId="50AAECCE" w14:textId="77777777" w:rsidR="00C35F27" w:rsidRPr="00F54DC7" w:rsidRDefault="00C35F27" w:rsidP="00C35F27">
      <w:pPr>
        <w:spacing w:line="260" w:lineRule="exact"/>
        <w:rPr>
          <w:rFonts w:cs="Arial"/>
          <w:szCs w:val="20"/>
        </w:rPr>
      </w:pPr>
    </w:p>
    <w:p w14:paraId="484B7486" w14:textId="77777777" w:rsidR="00C35F27" w:rsidRPr="00F54DC7" w:rsidRDefault="00C35F27" w:rsidP="00C35F27">
      <w:pPr>
        <w:spacing w:line="260" w:lineRule="exact"/>
        <w:rPr>
          <w:rFonts w:cs="Arial"/>
          <w:szCs w:val="20"/>
          <w:lang w:eastAsia="sl-SI"/>
        </w:rPr>
      </w:pPr>
      <w:r w:rsidRPr="00F54DC7">
        <w:rPr>
          <w:rFonts w:cs="Arial"/>
          <w:szCs w:val="20"/>
          <w:lang w:eastAsia="sl-SI"/>
        </w:rPr>
        <w:t>Naročnik bo v primeru uporabe zmogljivosti drugih subjektov ravnal v skladu z drugim odstavkom 81. člena ZJN-3. Ponudnik mora v ponudbi za te subjekte predložiti tudi njihove izpolnjene obrazce »Izjava za druge gospodarske subjekte v ponudbi«. Naročnik bo zavrnil te subjekte, če bodo pri njih obstajali razlogi za izključitev iz točke 9.1.1 teh navodil.</w:t>
      </w:r>
    </w:p>
    <w:p w14:paraId="03A4B267" w14:textId="77777777" w:rsidR="00FE34B6" w:rsidRPr="00F54DC7" w:rsidRDefault="00FE34B6" w:rsidP="007D5282">
      <w:pPr>
        <w:spacing w:line="260" w:lineRule="exact"/>
        <w:rPr>
          <w:rFonts w:cs="Arial"/>
          <w:szCs w:val="20"/>
          <w:lang w:eastAsia="sl-SI"/>
        </w:rPr>
      </w:pPr>
    </w:p>
    <w:p w14:paraId="6A86136F" w14:textId="18287448" w:rsidR="004D392E" w:rsidRPr="00F54DC7" w:rsidRDefault="003F7D4F" w:rsidP="007D5282">
      <w:pPr>
        <w:pStyle w:val="Naslov3"/>
        <w:spacing w:line="260" w:lineRule="exact"/>
        <w:ind w:left="426" w:hanging="426"/>
        <w:rPr>
          <w:rFonts w:cs="Arial"/>
          <w:i/>
          <w:iCs/>
        </w:rPr>
      </w:pPr>
      <w:bookmarkStart w:id="97" w:name="_Toc336851756"/>
      <w:bookmarkStart w:id="98" w:name="_Toc336851804"/>
      <w:bookmarkStart w:id="99" w:name="_Toc237864525"/>
      <w:bookmarkEnd w:id="91"/>
      <w:r w:rsidRPr="00F54DC7">
        <w:rPr>
          <w:rFonts w:cs="Arial"/>
          <w:i/>
          <w:iCs/>
        </w:rPr>
        <w:t>Variantne ponudbe</w:t>
      </w:r>
      <w:bookmarkEnd w:id="97"/>
      <w:bookmarkEnd w:id="98"/>
      <w:bookmarkEnd w:id="99"/>
    </w:p>
    <w:p w14:paraId="34A4730D" w14:textId="77777777" w:rsidR="008E4247" w:rsidRPr="00F54DC7" w:rsidRDefault="008E4247" w:rsidP="007D5282">
      <w:pPr>
        <w:spacing w:line="260" w:lineRule="exact"/>
        <w:rPr>
          <w:rFonts w:cs="Arial"/>
        </w:rPr>
      </w:pPr>
    </w:p>
    <w:p w14:paraId="23DE7884" w14:textId="69C71D62" w:rsidR="003F7D4F" w:rsidRPr="00F54DC7" w:rsidRDefault="003F7D4F" w:rsidP="007D5282">
      <w:pPr>
        <w:spacing w:line="260" w:lineRule="exact"/>
        <w:rPr>
          <w:rFonts w:cs="Arial"/>
        </w:rPr>
      </w:pPr>
      <w:r w:rsidRPr="00F54DC7">
        <w:rPr>
          <w:rFonts w:cs="Arial"/>
        </w:rPr>
        <w:t>Variantne ponudbe niso do</w:t>
      </w:r>
      <w:r w:rsidR="00C32B92" w:rsidRPr="00F54DC7">
        <w:rPr>
          <w:rFonts w:cs="Arial"/>
        </w:rPr>
        <w:t>voljene</w:t>
      </w:r>
      <w:r w:rsidRPr="00F54DC7">
        <w:rPr>
          <w:rFonts w:cs="Arial"/>
        </w:rPr>
        <w:t>.</w:t>
      </w:r>
    </w:p>
    <w:p w14:paraId="5934A3AE" w14:textId="77777777" w:rsidR="00733824" w:rsidRPr="00F54DC7" w:rsidRDefault="00733824" w:rsidP="007D5282">
      <w:pPr>
        <w:spacing w:line="260" w:lineRule="exact"/>
        <w:rPr>
          <w:rFonts w:cs="Arial"/>
        </w:rPr>
      </w:pPr>
    </w:p>
    <w:p w14:paraId="39AC6668" w14:textId="06D19A0E" w:rsidR="004D392E" w:rsidRPr="00F54DC7" w:rsidRDefault="003F7D4F" w:rsidP="007D5282">
      <w:pPr>
        <w:pStyle w:val="Naslov3"/>
        <w:spacing w:line="260" w:lineRule="exact"/>
        <w:ind w:left="426" w:hanging="426"/>
        <w:rPr>
          <w:rFonts w:cs="Arial"/>
          <w:i/>
          <w:iCs/>
        </w:rPr>
      </w:pPr>
      <w:bookmarkStart w:id="100" w:name="_Toc336851757"/>
      <w:bookmarkStart w:id="101" w:name="_Toc336851805"/>
      <w:bookmarkStart w:id="102" w:name="_Toc237864526"/>
      <w:r w:rsidRPr="00F54DC7">
        <w:rPr>
          <w:rFonts w:cs="Arial"/>
          <w:i/>
          <w:iCs/>
        </w:rPr>
        <w:t>Jezik ponudbe</w:t>
      </w:r>
      <w:bookmarkEnd w:id="100"/>
      <w:bookmarkEnd w:id="101"/>
      <w:bookmarkEnd w:id="102"/>
    </w:p>
    <w:p w14:paraId="25E18437" w14:textId="77777777" w:rsidR="008E4247" w:rsidRPr="00F54DC7" w:rsidRDefault="008E4247" w:rsidP="007D5282">
      <w:pPr>
        <w:spacing w:line="260" w:lineRule="exact"/>
        <w:rPr>
          <w:rFonts w:cs="Arial"/>
        </w:rPr>
      </w:pPr>
    </w:p>
    <w:p w14:paraId="694502F0" w14:textId="5A8287CF" w:rsidR="00443664" w:rsidRPr="00F54DC7" w:rsidRDefault="00443664" w:rsidP="007D5282">
      <w:pPr>
        <w:spacing w:line="260" w:lineRule="exact"/>
        <w:rPr>
          <w:rFonts w:cs="Arial"/>
          <w:szCs w:val="20"/>
        </w:rPr>
      </w:pPr>
      <w:r w:rsidRPr="00F54DC7">
        <w:rPr>
          <w:rFonts w:cs="Arial"/>
          <w:szCs w:val="20"/>
        </w:rPr>
        <w:t xml:space="preserve">Postopek javnega naročanja poteka v slovenskem jeziku. </w:t>
      </w:r>
    </w:p>
    <w:p w14:paraId="4A73F817" w14:textId="77777777" w:rsidR="00AB1977" w:rsidRPr="00F54DC7" w:rsidRDefault="00AB1977" w:rsidP="007D5282">
      <w:pPr>
        <w:spacing w:line="260" w:lineRule="exact"/>
        <w:rPr>
          <w:rFonts w:cs="Arial"/>
        </w:rPr>
      </w:pPr>
    </w:p>
    <w:p w14:paraId="6E0AFD8D" w14:textId="08AB2F74" w:rsidR="009139AC" w:rsidRPr="00F54DC7" w:rsidRDefault="009139AC" w:rsidP="007D5282">
      <w:pPr>
        <w:pStyle w:val="Naslov3"/>
        <w:spacing w:line="260" w:lineRule="exact"/>
        <w:ind w:left="426" w:hanging="426"/>
        <w:rPr>
          <w:rFonts w:cs="Arial"/>
          <w:i/>
          <w:iCs/>
        </w:rPr>
      </w:pPr>
      <w:bookmarkStart w:id="103" w:name="_Toc336851759"/>
      <w:bookmarkStart w:id="104" w:name="_Toc336851807"/>
      <w:bookmarkStart w:id="105" w:name="_Toc237864527"/>
      <w:r w:rsidRPr="00F54DC7">
        <w:rPr>
          <w:rFonts w:cs="Arial"/>
          <w:i/>
          <w:iCs/>
        </w:rPr>
        <w:t>Veljavnost ponudbe</w:t>
      </w:r>
      <w:bookmarkEnd w:id="103"/>
      <w:bookmarkEnd w:id="104"/>
      <w:bookmarkEnd w:id="105"/>
    </w:p>
    <w:p w14:paraId="36AE0555" w14:textId="77777777" w:rsidR="008E4247" w:rsidRPr="00F54DC7" w:rsidRDefault="008E4247" w:rsidP="007D5282">
      <w:pPr>
        <w:spacing w:line="260" w:lineRule="exact"/>
        <w:rPr>
          <w:rFonts w:cs="Arial"/>
        </w:rPr>
      </w:pPr>
    </w:p>
    <w:p w14:paraId="36462EA1" w14:textId="0C0BADFF" w:rsidR="00565E2D" w:rsidRPr="00F54DC7" w:rsidRDefault="00565E2D" w:rsidP="007D5282">
      <w:pPr>
        <w:spacing w:line="260" w:lineRule="exact"/>
        <w:rPr>
          <w:rFonts w:cs="Arial"/>
          <w:b/>
          <w:bCs/>
          <w:szCs w:val="20"/>
        </w:rPr>
      </w:pPr>
      <w:r w:rsidRPr="00F54DC7">
        <w:rPr>
          <w:rFonts w:cs="Arial"/>
          <w:szCs w:val="20"/>
        </w:rPr>
        <w:t xml:space="preserve">Ponudba mora veljati </w:t>
      </w:r>
      <w:r w:rsidR="00950E56" w:rsidRPr="00FA02CE">
        <w:rPr>
          <w:rFonts w:cs="Arial"/>
          <w:szCs w:val="20"/>
        </w:rPr>
        <w:t xml:space="preserve">še </w:t>
      </w:r>
      <w:r w:rsidR="00476E09" w:rsidRPr="00FA02CE">
        <w:rPr>
          <w:rFonts w:cs="Arial"/>
          <w:szCs w:val="20"/>
        </w:rPr>
        <w:t>najmanj tri</w:t>
      </w:r>
      <w:r w:rsidRPr="00FA02CE">
        <w:rPr>
          <w:rFonts w:cs="Arial"/>
          <w:szCs w:val="20"/>
        </w:rPr>
        <w:t xml:space="preserve"> mesece</w:t>
      </w:r>
      <w:r w:rsidR="00476E09" w:rsidRPr="00FA02CE">
        <w:rPr>
          <w:rFonts w:cs="Arial"/>
          <w:szCs w:val="20"/>
        </w:rPr>
        <w:t xml:space="preserve"> </w:t>
      </w:r>
      <w:r w:rsidR="00575150">
        <w:rPr>
          <w:rFonts w:cs="Arial"/>
          <w:szCs w:val="20"/>
        </w:rPr>
        <w:t xml:space="preserve">šteto </w:t>
      </w:r>
      <w:r w:rsidRPr="00FA02CE">
        <w:rPr>
          <w:rFonts w:cs="Arial"/>
          <w:szCs w:val="20"/>
        </w:rPr>
        <w:t xml:space="preserve">od </w:t>
      </w:r>
      <w:r w:rsidR="00476E09" w:rsidRPr="00FA02CE">
        <w:rPr>
          <w:rFonts w:cs="Arial"/>
          <w:szCs w:val="20"/>
        </w:rPr>
        <w:t>datuma za oddajo ponudb.</w:t>
      </w:r>
    </w:p>
    <w:p w14:paraId="290169D7" w14:textId="77777777" w:rsidR="00565E2D" w:rsidRPr="00F54DC7" w:rsidRDefault="00565E2D" w:rsidP="007D5282">
      <w:pPr>
        <w:spacing w:line="260" w:lineRule="exact"/>
        <w:rPr>
          <w:rFonts w:cs="Arial"/>
          <w:b/>
        </w:rPr>
      </w:pPr>
    </w:p>
    <w:p w14:paraId="5FCEF4C3" w14:textId="18EA411D" w:rsidR="009139AC" w:rsidRPr="00F54DC7" w:rsidRDefault="00AF5B5F" w:rsidP="007D5282">
      <w:pPr>
        <w:spacing w:line="260" w:lineRule="exact"/>
        <w:rPr>
          <w:rFonts w:cs="Arial"/>
          <w:szCs w:val="20"/>
        </w:rPr>
      </w:pPr>
      <w:r w:rsidRPr="00F54DC7">
        <w:rPr>
          <w:rFonts w:cs="Arial"/>
        </w:rPr>
        <w:t>Naročnik lahko v</w:t>
      </w:r>
      <w:r w:rsidR="009139AC" w:rsidRPr="00F54DC7">
        <w:rPr>
          <w:rFonts w:cs="Arial"/>
        </w:rPr>
        <w:t xml:space="preserve"> izjemnih okoliščinah zahteva, da ponudniki podaljšajo veljavnosti ponudb za določeno </w:t>
      </w:r>
      <w:r w:rsidR="00045D54" w:rsidRPr="00F54DC7">
        <w:rPr>
          <w:rFonts w:cs="Arial"/>
        </w:rPr>
        <w:t xml:space="preserve">časovno </w:t>
      </w:r>
      <w:r w:rsidR="009139AC" w:rsidRPr="00F54DC7">
        <w:rPr>
          <w:rFonts w:cs="Arial"/>
        </w:rPr>
        <w:t xml:space="preserve">obdobje. </w:t>
      </w:r>
      <w:r w:rsidR="00827E71" w:rsidRPr="00F54DC7">
        <w:rPr>
          <w:rFonts w:cs="Arial"/>
          <w:szCs w:val="20"/>
        </w:rPr>
        <w:t>Naročnik ne bo dovolil,</w:t>
      </w:r>
      <w:r w:rsidR="00024286" w:rsidRPr="00F54DC7">
        <w:rPr>
          <w:rFonts w:cs="Arial"/>
          <w:szCs w:val="20"/>
        </w:rPr>
        <w:t xml:space="preserve"> </w:t>
      </w:r>
      <w:r w:rsidR="00827E71" w:rsidRPr="00F54DC7">
        <w:rPr>
          <w:rFonts w:cs="Arial"/>
          <w:szCs w:val="20"/>
        </w:rPr>
        <w:t>da ponudniki hkrati s podaljšanjem veljavnosti ponudbe le</w:t>
      </w:r>
      <w:r w:rsidR="00827E71" w:rsidRPr="00F54DC7">
        <w:rPr>
          <w:rFonts w:cs="Arial"/>
          <w:szCs w:val="20"/>
        </w:rPr>
        <w:noBreakHyphen/>
        <w:t xml:space="preserve">to kakorkoli drugače spreminjajo, razen v skladu </w:t>
      </w:r>
      <w:r w:rsidR="000D4A7C" w:rsidRPr="00F54DC7">
        <w:rPr>
          <w:rFonts w:cs="Arial"/>
          <w:szCs w:val="20"/>
        </w:rPr>
        <w:t>petim</w:t>
      </w:r>
      <w:r w:rsidR="00827E71" w:rsidRPr="00F54DC7">
        <w:rPr>
          <w:rFonts w:cs="Arial"/>
          <w:szCs w:val="20"/>
        </w:rPr>
        <w:t xml:space="preserve">, </w:t>
      </w:r>
      <w:r w:rsidR="000D4A7C" w:rsidRPr="00F54DC7">
        <w:rPr>
          <w:rFonts w:cs="Arial"/>
          <w:szCs w:val="20"/>
        </w:rPr>
        <w:t>šestim</w:t>
      </w:r>
      <w:r w:rsidR="00827E71" w:rsidRPr="00F54DC7">
        <w:rPr>
          <w:rFonts w:cs="Arial"/>
          <w:szCs w:val="20"/>
        </w:rPr>
        <w:t xml:space="preserve"> in </w:t>
      </w:r>
      <w:r w:rsidR="000D4A7C" w:rsidRPr="00F54DC7">
        <w:rPr>
          <w:rFonts w:cs="Arial"/>
          <w:szCs w:val="20"/>
        </w:rPr>
        <w:t>sedmim</w:t>
      </w:r>
      <w:r w:rsidR="00827E71" w:rsidRPr="00F54DC7">
        <w:rPr>
          <w:rFonts w:cs="Arial"/>
          <w:szCs w:val="20"/>
        </w:rPr>
        <w:t xml:space="preserve"> odstavkom 89. člena ZJN-3.</w:t>
      </w:r>
    </w:p>
    <w:p w14:paraId="7B28F431" w14:textId="77777777" w:rsidR="009C1E22" w:rsidRPr="00F54DC7" w:rsidRDefault="009C1E22" w:rsidP="007D5282">
      <w:pPr>
        <w:spacing w:line="260" w:lineRule="exact"/>
        <w:rPr>
          <w:rFonts w:cs="Arial"/>
          <w:szCs w:val="20"/>
        </w:rPr>
      </w:pPr>
    </w:p>
    <w:p w14:paraId="474FC7CC" w14:textId="26A88E38" w:rsidR="00BB1E26" w:rsidRPr="00F54DC7" w:rsidRDefault="009139AC" w:rsidP="007D5282">
      <w:pPr>
        <w:pStyle w:val="Naslov3"/>
        <w:spacing w:line="260" w:lineRule="exact"/>
        <w:ind w:left="426" w:hanging="426"/>
        <w:rPr>
          <w:rFonts w:cs="Arial"/>
          <w:i/>
          <w:iCs/>
        </w:rPr>
      </w:pPr>
      <w:bookmarkStart w:id="106" w:name="_Toc336851760"/>
      <w:bookmarkStart w:id="107" w:name="_Toc336851808"/>
      <w:bookmarkStart w:id="108" w:name="_Toc237864528"/>
      <w:r w:rsidRPr="00F54DC7">
        <w:rPr>
          <w:rFonts w:cs="Arial"/>
          <w:i/>
          <w:iCs/>
        </w:rPr>
        <w:t>Stroški ponudbe</w:t>
      </w:r>
      <w:bookmarkEnd w:id="106"/>
      <w:bookmarkEnd w:id="107"/>
      <w:bookmarkEnd w:id="108"/>
    </w:p>
    <w:p w14:paraId="5AB0B9A5" w14:textId="77777777" w:rsidR="008E4247" w:rsidRPr="00F54DC7" w:rsidRDefault="008E4247" w:rsidP="007D5282">
      <w:pPr>
        <w:spacing w:line="260" w:lineRule="exact"/>
        <w:rPr>
          <w:rFonts w:cs="Arial"/>
        </w:rPr>
      </w:pPr>
    </w:p>
    <w:p w14:paraId="48CED54B" w14:textId="77777777" w:rsidR="009139AC" w:rsidRPr="00F54DC7" w:rsidRDefault="009139AC" w:rsidP="007D5282">
      <w:pPr>
        <w:spacing w:line="260" w:lineRule="exact"/>
        <w:rPr>
          <w:rFonts w:cs="Arial"/>
        </w:rPr>
      </w:pPr>
      <w:r w:rsidRPr="00F54DC7">
        <w:rPr>
          <w:rFonts w:cs="Arial"/>
        </w:rPr>
        <w:t>Vse stroške</w:t>
      </w:r>
      <w:r w:rsidR="00AF5B5F" w:rsidRPr="00F54DC7">
        <w:rPr>
          <w:rFonts w:cs="Arial"/>
        </w:rPr>
        <w:t xml:space="preserve"> v zvezi </w:t>
      </w:r>
      <w:r w:rsidRPr="00F54DC7">
        <w:rPr>
          <w:rFonts w:cs="Arial"/>
        </w:rPr>
        <w:t>s pr</w:t>
      </w:r>
      <w:r w:rsidR="00AF5B5F" w:rsidRPr="00F54DC7">
        <w:rPr>
          <w:rFonts w:cs="Arial"/>
        </w:rPr>
        <w:t>ipravo in predložitvijo ponudbe</w:t>
      </w:r>
      <w:r w:rsidRPr="00F54DC7">
        <w:rPr>
          <w:rFonts w:cs="Arial"/>
        </w:rPr>
        <w:t xml:space="preserve"> nosi ponudnik.</w:t>
      </w:r>
    </w:p>
    <w:p w14:paraId="41D97CBB" w14:textId="6321F69C" w:rsidR="007243B6" w:rsidRPr="00F54DC7" w:rsidRDefault="007243B6" w:rsidP="007D5282">
      <w:pPr>
        <w:spacing w:line="260" w:lineRule="exact"/>
        <w:rPr>
          <w:rFonts w:cs="Arial"/>
          <w:color w:val="FF0000"/>
        </w:rPr>
      </w:pPr>
    </w:p>
    <w:p w14:paraId="28FEA806" w14:textId="77777777" w:rsidR="00E07E34" w:rsidRPr="00F54DC7" w:rsidRDefault="00E07E34" w:rsidP="007D5282">
      <w:pPr>
        <w:spacing w:line="260" w:lineRule="exact"/>
        <w:rPr>
          <w:rFonts w:cs="Arial"/>
          <w:color w:val="FF0000"/>
        </w:rPr>
      </w:pPr>
    </w:p>
    <w:p w14:paraId="4F92EDA5" w14:textId="77777777" w:rsidR="003807D9" w:rsidRPr="00F54DC7" w:rsidRDefault="003807D9">
      <w:pPr>
        <w:pStyle w:val="Naslov1"/>
        <w:numPr>
          <w:ilvl w:val="0"/>
          <w:numId w:val="13"/>
        </w:numPr>
        <w:spacing w:before="0" w:beforeAutospacing="0" w:after="0" w:afterAutospacing="0" w:line="260" w:lineRule="exact"/>
        <w:ind w:left="357" w:hanging="357"/>
        <w:rPr>
          <w:rFonts w:cs="Arial"/>
        </w:rPr>
      </w:pPr>
      <w:bookmarkStart w:id="109" w:name="_Toc336851763"/>
      <w:bookmarkStart w:id="110" w:name="_Toc336851811"/>
      <w:bookmarkStart w:id="111" w:name="_Toc336851761"/>
      <w:bookmarkStart w:id="112" w:name="_Toc336851809"/>
      <w:bookmarkStart w:id="113" w:name="_Toc237864529"/>
      <w:r w:rsidRPr="00F54DC7">
        <w:rPr>
          <w:rFonts w:cs="Arial"/>
        </w:rPr>
        <w:t>obvestilo o odločitvi o oddaji naročila</w:t>
      </w:r>
      <w:bookmarkEnd w:id="109"/>
      <w:bookmarkEnd w:id="110"/>
      <w:bookmarkEnd w:id="113"/>
    </w:p>
    <w:p w14:paraId="52B3B95E" w14:textId="77777777" w:rsidR="008E4247" w:rsidRPr="00F54DC7" w:rsidRDefault="008E4247" w:rsidP="007D5282">
      <w:pPr>
        <w:spacing w:line="260" w:lineRule="exact"/>
        <w:rPr>
          <w:rFonts w:cs="Arial"/>
        </w:rPr>
      </w:pPr>
    </w:p>
    <w:p w14:paraId="53DB309A" w14:textId="77777777" w:rsidR="003807D9" w:rsidRPr="00F54DC7" w:rsidRDefault="003807D9" w:rsidP="007D5282">
      <w:pPr>
        <w:spacing w:line="260" w:lineRule="exact"/>
        <w:rPr>
          <w:rFonts w:cs="Arial"/>
        </w:rPr>
      </w:pPr>
      <w:r w:rsidRPr="00F54DC7">
        <w:rPr>
          <w:rFonts w:cs="Arial"/>
        </w:rPr>
        <w:t>Naročnik bo ponudnike obvestil o odločitvi o oddaji naročila na način, predpisan v ZJN-</w:t>
      </w:r>
      <w:r w:rsidR="00F7356C" w:rsidRPr="00F54DC7">
        <w:rPr>
          <w:rFonts w:cs="Arial"/>
        </w:rPr>
        <w:t>3</w:t>
      </w:r>
      <w:r w:rsidRPr="00F54DC7">
        <w:rPr>
          <w:rFonts w:cs="Arial"/>
        </w:rPr>
        <w:t>.</w:t>
      </w:r>
    </w:p>
    <w:p w14:paraId="71D8B59A" w14:textId="13F8DF1C" w:rsidR="00D503D6" w:rsidRPr="00F54DC7" w:rsidRDefault="00D503D6" w:rsidP="007D5282">
      <w:pPr>
        <w:spacing w:line="260" w:lineRule="exact"/>
        <w:rPr>
          <w:rFonts w:cs="Arial"/>
        </w:rPr>
      </w:pPr>
    </w:p>
    <w:p w14:paraId="3032162B" w14:textId="77777777" w:rsidR="00EE7B74" w:rsidRPr="00F54DC7" w:rsidRDefault="00EE7B74" w:rsidP="007D5282">
      <w:pPr>
        <w:spacing w:line="260" w:lineRule="exact"/>
        <w:rPr>
          <w:rFonts w:cs="Arial"/>
        </w:rPr>
      </w:pPr>
    </w:p>
    <w:p w14:paraId="45987D92" w14:textId="569DA0DF" w:rsidR="009139AC" w:rsidRPr="00F54DC7" w:rsidRDefault="009139AC">
      <w:pPr>
        <w:pStyle w:val="Naslov1"/>
        <w:numPr>
          <w:ilvl w:val="0"/>
          <w:numId w:val="13"/>
        </w:numPr>
        <w:spacing w:before="0" w:beforeAutospacing="0" w:after="0" w:afterAutospacing="0" w:line="260" w:lineRule="exact"/>
        <w:ind w:left="357" w:hanging="357"/>
        <w:rPr>
          <w:rFonts w:cs="Arial"/>
        </w:rPr>
      </w:pPr>
      <w:bookmarkStart w:id="114" w:name="_Toc237864530"/>
      <w:r w:rsidRPr="00F54DC7">
        <w:rPr>
          <w:rFonts w:cs="Arial"/>
        </w:rPr>
        <w:t>odstop od izvedbe javnega naročila</w:t>
      </w:r>
      <w:bookmarkEnd w:id="111"/>
      <w:bookmarkEnd w:id="112"/>
      <w:bookmarkEnd w:id="114"/>
    </w:p>
    <w:p w14:paraId="06162BF9" w14:textId="77777777" w:rsidR="008E4247" w:rsidRPr="00F54DC7" w:rsidRDefault="008E4247" w:rsidP="007D5282">
      <w:pPr>
        <w:spacing w:line="260" w:lineRule="exact"/>
        <w:rPr>
          <w:rFonts w:cs="Arial"/>
        </w:rPr>
      </w:pPr>
    </w:p>
    <w:p w14:paraId="424AC943" w14:textId="77777777" w:rsidR="00443664" w:rsidRPr="00F54DC7" w:rsidRDefault="00443664" w:rsidP="007D5282">
      <w:pPr>
        <w:spacing w:line="260" w:lineRule="exact"/>
        <w:rPr>
          <w:rFonts w:cs="Arial"/>
          <w:szCs w:val="20"/>
        </w:rPr>
      </w:pPr>
      <w:r w:rsidRPr="00F54DC7">
        <w:rPr>
          <w:rFonts w:cs="Arial"/>
          <w:szCs w:val="20"/>
        </w:rPr>
        <w:t xml:space="preserve">Naročnik lahko, na podlagi osmega odstavka 90. člena ZJN-3, po sprejemu odločitve o oddaji naročila do sklenitve pogodbe, odstopi od izvedbe javnega naročila, če predmeta javnega naročila ne potrebuje več, ali če zanj nima zagotovljenih sredstev, ali če se pri naročniku pojavi utemeljen sum, da je bila ali bi lahko bila vsebina pogodbe posledica storjenega kaznivega dejanja, ali če bi nastale druge izredne okoliščine, na katere naročnik ni mogel vplivati in jih predvideti ter zaradi katerih je postala izvedba javnega naročila z izbranim </w:t>
      </w:r>
      <w:bookmarkStart w:id="115" w:name="_Hlk513553007"/>
      <w:r w:rsidRPr="00F54DC7">
        <w:rPr>
          <w:rFonts w:cs="Arial"/>
          <w:szCs w:val="20"/>
        </w:rPr>
        <w:t>ponudnikom</w:t>
      </w:r>
      <w:bookmarkEnd w:id="115"/>
      <w:r w:rsidRPr="00F54DC7">
        <w:rPr>
          <w:rFonts w:cs="Arial"/>
          <w:szCs w:val="20"/>
        </w:rPr>
        <w:t xml:space="preserve"> nemogoča. V tem primeru bo naročnik </w:t>
      </w:r>
      <w:r w:rsidRPr="00F54DC7">
        <w:rPr>
          <w:rFonts w:cs="Arial"/>
          <w:color w:val="000000"/>
          <w:szCs w:val="20"/>
          <w:lang w:eastAsia="sl-SI"/>
        </w:rPr>
        <w:t xml:space="preserve">v svoji odločitvi in o razlogih, zaradi katerih odstopa od izvedbe javnega </w:t>
      </w:r>
      <w:r w:rsidRPr="00F54DC7">
        <w:rPr>
          <w:rFonts w:cs="Arial"/>
          <w:szCs w:val="20"/>
        </w:rPr>
        <w:t>naročila, takoj pisno obvestil ponudnike, ki so predložili ponudbo.</w:t>
      </w:r>
    </w:p>
    <w:p w14:paraId="4A17E967" w14:textId="77777777" w:rsidR="00443664" w:rsidRPr="00F54DC7" w:rsidRDefault="00443664" w:rsidP="007D5282">
      <w:pPr>
        <w:spacing w:line="260" w:lineRule="exact"/>
        <w:rPr>
          <w:rFonts w:cs="Arial"/>
          <w:szCs w:val="20"/>
        </w:rPr>
      </w:pPr>
    </w:p>
    <w:p w14:paraId="1261FAFF" w14:textId="77777777" w:rsidR="00443664" w:rsidRPr="00F54DC7" w:rsidRDefault="00443664" w:rsidP="007D5282">
      <w:pPr>
        <w:spacing w:line="260" w:lineRule="exact"/>
        <w:rPr>
          <w:rFonts w:cs="Arial"/>
          <w:color w:val="000000"/>
          <w:szCs w:val="20"/>
        </w:rPr>
      </w:pPr>
      <w:r w:rsidRPr="00F54DC7">
        <w:rPr>
          <w:rFonts w:cs="Arial"/>
          <w:color w:val="000000"/>
          <w:szCs w:val="20"/>
        </w:rPr>
        <w:t>Naročnik ne odgovarja za škodo, ki je ali bi iz gornjih razlogov utegnila nastati izbranemu ponudniku.</w:t>
      </w:r>
    </w:p>
    <w:p w14:paraId="612EDA1D" w14:textId="33877D5B" w:rsidR="00B14654" w:rsidRPr="00F54DC7" w:rsidRDefault="00B14654" w:rsidP="007D5282">
      <w:pPr>
        <w:spacing w:line="260" w:lineRule="exact"/>
        <w:rPr>
          <w:rFonts w:cs="Arial"/>
          <w:color w:val="000000"/>
          <w:szCs w:val="20"/>
        </w:rPr>
      </w:pPr>
    </w:p>
    <w:p w14:paraId="6FE0CF7E" w14:textId="77777777" w:rsidR="00717537" w:rsidRPr="00F54DC7" w:rsidRDefault="00717537" w:rsidP="007D5282">
      <w:pPr>
        <w:spacing w:line="260" w:lineRule="exact"/>
        <w:rPr>
          <w:rFonts w:cs="Arial"/>
          <w:color w:val="000000"/>
          <w:szCs w:val="20"/>
        </w:rPr>
      </w:pPr>
    </w:p>
    <w:p w14:paraId="5146A233" w14:textId="77777777" w:rsidR="009139AC" w:rsidRPr="00F54DC7" w:rsidRDefault="00885A64">
      <w:pPr>
        <w:pStyle w:val="Naslov1"/>
        <w:numPr>
          <w:ilvl w:val="0"/>
          <w:numId w:val="13"/>
        </w:numPr>
        <w:spacing w:before="0" w:beforeAutospacing="0" w:after="0" w:afterAutospacing="0" w:line="260" w:lineRule="exact"/>
        <w:ind w:left="357" w:hanging="357"/>
        <w:rPr>
          <w:rFonts w:cs="Arial"/>
        </w:rPr>
      </w:pPr>
      <w:bookmarkStart w:id="116" w:name="_Toc237864531"/>
      <w:r w:rsidRPr="00F54DC7">
        <w:rPr>
          <w:rFonts w:cs="Arial"/>
        </w:rPr>
        <w:t>POGODBA</w:t>
      </w:r>
      <w:bookmarkEnd w:id="116"/>
    </w:p>
    <w:p w14:paraId="1DC969E7" w14:textId="77777777" w:rsidR="00D32274" w:rsidRPr="00F54DC7" w:rsidRDefault="00D32274" w:rsidP="007D5282">
      <w:pPr>
        <w:spacing w:line="260" w:lineRule="exact"/>
        <w:rPr>
          <w:rFonts w:cs="Arial"/>
          <w:szCs w:val="20"/>
        </w:rPr>
      </w:pPr>
    </w:p>
    <w:p w14:paraId="5189133F" w14:textId="17A57D41" w:rsidR="00726154" w:rsidRDefault="00726154" w:rsidP="007D5282">
      <w:pPr>
        <w:spacing w:line="260" w:lineRule="exact"/>
        <w:rPr>
          <w:rFonts w:cs="Arial"/>
          <w:szCs w:val="20"/>
        </w:rPr>
      </w:pPr>
      <w:r w:rsidRPr="00F54DC7">
        <w:rPr>
          <w:rFonts w:cs="Arial"/>
          <w:szCs w:val="20"/>
        </w:rPr>
        <w:t>Naročnik bo z izbranim ponudnikom podpisal pogodbo</w:t>
      </w:r>
      <w:r w:rsidR="00950E56">
        <w:rPr>
          <w:rFonts w:cs="Arial"/>
          <w:szCs w:val="20"/>
        </w:rPr>
        <w:t>.</w:t>
      </w:r>
    </w:p>
    <w:p w14:paraId="5518A83C" w14:textId="77777777" w:rsidR="00950E56" w:rsidRPr="00F54DC7" w:rsidRDefault="00950E56" w:rsidP="007D5282">
      <w:pPr>
        <w:spacing w:line="260" w:lineRule="exact"/>
        <w:rPr>
          <w:rFonts w:cs="Arial"/>
          <w:szCs w:val="20"/>
        </w:rPr>
      </w:pPr>
    </w:p>
    <w:p w14:paraId="4F4D0654" w14:textId="77777777" w:rsidR="007554EF" w:rsidRDefault="00726154" w:rsidP="007D5282">
      <w:pPr>
        <w:spacing w:line="260" w:lineRule="exact"/>
        <w:rPr>
          <w:rFonts w:cs="Arial"/>
          <w:szCs w:val="20"/>
        </w:rPr>
      </w:pPr>
      <w:r w:rsidRPr="00F54DC7">
        <w:rPr>
          <w:rFonts w:cs="Arial"/>
          <w:szCs w:val="20"/>
        </w:rPr>
        <w:t>V skladu s šestim odstavkom 14. člena</w:t>
      </w:r>
      <w:r w:rsidRPr="00F54DC7">
        <w:rPr>
          <w:rFonts w:cs="Arial"/>
          <w:szCs w:val="20"/>
          <w:lang w:eastAsia="sl-SI"/>
        </w:rPr>
        <w:t xml:space="preserve"> </w:t>
      </w:r>
      <w:proofErr w:type="spellStart"/>
      <w:r w:rsidRPr="00F54DC7">
        <w:rPr>
          <w:rFonts w:cs="Arial"/>
          <w:szCs w:val="20"/>
          <w:lang w:eastAsia="sl-SI"/>
        </w:rPr>
        <w:t>ZIntPK</w:t>
      </w:r>
      <w:proofErr w:type="spellEnd"/>
      <w:r w:rsidRPr="00F54DC7">
        <w:rPr>
          <w:rFonts w:cs="Arial"/>
          <w:szCs w:val="20"/>
          <w:lang w:eastAsia="sl-SI"/>
        </w:rPr>
        <w:t xml:space="preserve"> </w:t>
      </w:r>
      <w:r w:rsidRPr="00F54DC7">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346F680" w14:textId="77777777" w:rsidR="007554EF" w:rsidRDefault="007554EF" w:rsidP="007D5282">
      <w:pPr>
        <w:spacing w:line="260" w:lineRule="exact"/>
        <w:rPr>
          <w:rFonts w:cs="Arial"/>
          <w:szCs w:val="20"/>
        </w:rPr>
      </w:pPr>
    </w:p>
    <w:p w14:paraId="75314FA4" w14:textId="77777777" w:rsidR="00726154" w:rsidRPr="00F54DC7" w:rsidRDefault="00726154" w:rsidP="007D5282">
      <w:pPr>
        <w:spacing w:line="260" w:lineRule="exact"/>
        <w:rPr>
          <w:rFonts w:cs="Arial"/>
          <w:szCs w:val="20"/>
        </w:rPr>
      </w:pPr>
      <w:r w:rsidRPr="00F54DC7">
        <w:rPr>
          <w:rFonts w:cs="Arial"/>
          <w:szCs w:val="20"/>
        </w:rPr>
        <w:t>Na poziv naročnika bo moral izbrani ponudnik v postopku javnega naročanja ali pri izvajanju javnega naročila, posredovati podatke o:</w:t>
      </w:r>
    </w:p>
    <w:p w14:paraId="6629382C" w14:textId="77777777" w:rsidR="00726154" w:rsidRPr="00F54DC7" w:rsidRDefault="00726154">
      <w:pPr>
        <w:numPr>
          <w:ilvl w:val="0"/>
          <w:numId w:val="11"/>
        </w:numPr>
        <w:spacing w:line="260" w:lineRule="exact"/>
        <w:rPr>
          <w:rFonts w:cs="Arial"/>
          <w:szCs w:val="20"/>
        </w:rPr>
      </w:pPr>
      <w:r w:rsidRPr="00F54DC7">
        <w:rPr>
          <w:rFonts w:cs="Arial"/>
          <w:szCs w:val="20"/>
        </w:rPr>
        <w:t xml:space="preserve">svojih ustanoviteljih, družbenikih, delničarjih, </w:t>
      </w:r>
      <w:proofErr w:type="spellStart"/>
      <w:r w:rsidRPr="00F54DC7">
        <w:rPr>
          <w:rFonts w:cs="Arial"/>
          <w:szCs w:val="20"/>
        </w:rPr>
        <w:t>komanditistih</w:t>
      </w:r>
      <w:proofErr w:type="spellEnd"/>
      <w:r w:rsidRPr="00F54DC7">
        <w:rPr>
          <w:rFonts w:cs="Arial"/>
          <w:szCs w:val="20"/>
        </w:rPr>
        <w:t xml:space="preserve"> ali drugih lastnikih in podatke o lastniških deležih navedenih oseb;</w:t>
      </w:r>
    </w:p>
    <w:p w14:paraId="565CD7E9" w14:textId="77777777" w:rsidR="00726154" w:rsidRPr="00F54DC7" w:rsidRDefault="00726154">
      <w:pPr>
        <w:numPr>
          <w:ilvl w:val="0"/>
          <w:numId w:val="11"/>
        </w:numPr>
        <w:tabs>
          <w:tab w:val="num" w:pos="709"/>
        </w:tabs>
        <w:spacing w:line="260" w:lineRule="exact"/>
        <w:rPr>
          <w:rFonts w:cs="Arial"/>
          <w:szCs w:val="20"/>
        </w:rPr>
      </w:pPr>
      <w:r w:rsidRPr="00F54DC7">
        <w:rPr>
          <w:rFonts w:cs="Arial"/>
          <w:szCs w:val="20"/>
        </w:rPr>
        <w:t>gospodarskih subjektih, za katere se glede na določbe zakona, ki ureja gospodarske družbe, šteje, da so z njim povezane družbe.</w:t>
      </w:r>
    </w:p>
    <w:p w14:paraId="73496A61" w14:textId="77777777" w:rsidR="00942324" w:rsidRPr="00F54DC7" w:rsidRDefault="00942324" w:rsidP="00942324">
      <w:pPr>
        <w:spacing w:line="260" w:lineRule="exact"/>
        <w:rPr>
          <w:rFonts w:cs="Arial"/>
          <w:szCs w:val="20"/>
        </w:rPr>
      </w:pPr>
    </w:p>
    <w:p w14:paraId="278F7927" w14:textId="5A328446" w:rsidR="0085778C" w:rsidRDefault="00726154" w:rsidP="007D5282">
      <w:pPr>
        <w:spacing w:line="260" w:lineRule="exact"/>
        <w:rPr>
          <w:rFonts w:cs="Arial"/>
          <w:szCs w:val="20"/>
          <w:lang w:eastAsia="sl-SI"/>
        </w:rPr>
      </w:pPr>
      <w:r w:rsidRPr="00F54DC7">
        <w:rPr>
          <w:rFonts w:cs="Arial"/>
          <w:szCs w:val="20"/>
          <w:lang w:eastAsia="sl-SI"/>
        </w:rPr>
        <w:t xml:space="preserve">Naročnik bo z izbranim gospodarskim subjektom sklenil pogodbo, razen če bodo obstajale okoliščine, ki jih določata 35. in 36. člen </w:t>
      </w:r>
      <w:proofErr w:type="spellStart"/>
      <w:r w:rsidRPr="00F54DC7">
        <w:rPr>
          <w:rFonts w:cs="Arial"/>
          <w:szCs w:val="20"/>
          <w:lang w:eastAsia="sl-SI"/>
        </w:rPr>
        <w:t>ZIntPK</w:t>
      </w:r>
      <w:proofErr w:type="spellEnd"/>
      <w:r w:rsidRPr="00F54DC7">
        <w:rPr>
          <w:rFonts w:cs="Arial"/>
          <w:szCs w:val="20"/>
          <w:lang w:eastAsia="sl-SI"/>
        </w:rPr>
        <w:t xml:space="preserve">, ki naročniku prepovedujejo poslovanje z izbranim gospodarskim subjektom. </w:t>
      </w:r>
    </w:p>
    <w:p w14:paraId="01FB4EDB" w14:textId="77777777" w:rsidR="00281929" w:rsidRPr="00F54DC7" w:rsidRDefault="00281929" w:rsidP="007D5282">
      <w:pPr>
        <w:spacing w:line="260" w:lineRule="exact"/>
        <w:rPr>
          <w:rFonts w:cs="Arial"/>
          <w:szCs w:val="20"/>
          <w:lang w:eastAsia="sl-SI"/>
        </w:rPr>
      </w:pPr>
    </w:p>
    <w:p w14:paraId="5FFF8952" w14:textId="3627224A" w:rsidR="00726154" w:rsidRPr="00F54DC7" w:rsidRDefault="00726154" w:rsidP="007D5282">
      <w:pPr>
        <w:spacing w:line="260" w:lineRule="exact"/>
        <w:rPr>
          <w:rFonts w:eastAsia="Times New Roman" w:cs="Arial"/>
          <w:szCs w:val="20"/>
          <w:lang w:eastAsia="sl-SI"/>
        </w:rPr>
      </w:pPr>
      <w:r w:rsidRPr="00F54DC7">
        <w:rPr>
          <w:rFonts w:eastAsia="Times New Roman" w:cs="Arial"/>
          <w:szCs w:val="20"/>
          <w:lang w:eastAsia="sl-SI"/>
        </w:rPr>
        <w:lastRenderedPageBreak/>
        <w:t>Z oddanim obrazcem »Izjava za ponudnika« ponudnik potrjuje, da sprejema vsebino vzorca pogodbe.</w:t>
      </w:r>
    </w:p>
    <w:p w14:paraId="165B3B84" w14:textId="77777777" w:rsidR="0085778C" w:rsidRPr="00F54DC7" w:rsidRDefault="0085778C" w:rsidP="007D5282">
      <w:pPr>
        <w:spacing w:line="260" w:lineRule="exact"/>
        <w:rPr>
          <w:rFonts w:eastAsia="Times New Roman" w:cs="Arial"/>
          <w:szCs w:val="20"/>
          <w:lang w:eastAsia="sl-SI"/>
        </w:rPr>
      </w:pPr>
    </w:p>
    <w:p w14:paraId="6F59C1F9" w14:textId="77777777" w:rsidR="00726154" w:rsidRPr="00F54DC7" w:rsidRDefault="00726154" w:rsidP="007D5282">
      <w:pPr>
        <w:spacing w:line="260" w:lineRule="exact"/>
        <w:rPr>
          <w:rFonts w:cs="Arial"/>
          <w:szCs w:val="20"/>
        </w:rPr>
      </w:pPr>
      <w:r w:rsidRPr="00F54DC7">
        <w:rPr>
          <w:rFonts w:cs="Arial"/>
          <w:szCs w:val="20"/>
        </w:rPr>
        <w:t>Pogodba se bo pred podpisom vsebinsko prilagodila glede na to, če bo izbrani ponudnik predložil skupno ponudbo, prijavil sodelovanje podizvajalcev in podobno.</w:t>
      </w:r>
    </w:p>
    <w:p w14:paraId="617369D6" w14:textId="77777777" w:rsidR="00726154" w:rsidRPr="00F54DC7" w:rsidRDefault="00726154" w:rsidP="007D5282">
      <w:pPr>
        <w:spacing w:line="260" w:lineRule="exact"/>
        <w:rPr>
          <w:rFonts w:cs="Arial"/>
          <w:szCs w:val="20"/>
        </w:rPr>
      </w:pPr>
    </w:p>
    <w:p w14:paraId="23B024AA" w14:textId="77777777" w:rsidR="00726154" w:rsidRDefault="00726154" w:rsidP="007D5282">
      <w:pPr>
        <w:spacing w:line="260" w:lineRule="exact"/>
        <w:rPr>
          <w:rFonts w:cs="Arial"/>
          <w:szCs w:val="20"/>
        </w:rPr>
      </w:pPr>
      <w:r w:rsidRPr="00F54DC7">
        <w:rPr>
          <w:rFonts w:cs="Arial"/>
          <w:szCs w:val="20"/>
        </w:rPr>
        <w:t>Izbrani ponudnik mora podpisati pogodbo praviloma elektronsko in jo vrniti naročniku v roku petih delovnih dni od prejema s strani naročnika podpisane pogodbe.</w:t>
      </w:r>
    </w:p>
    <w:p w14:paraId="31E5E59E" w14:textId="77777777" w:rsidR="007554EF" w:rsidRDefault="007554EF" w:rsidP="007D5282">
      <w:pPr>
        <w:spacing w:line="260" w:lineRule="exact"/>
        <w:rPr>
          <w:rFonts w:cs="Arial"/>
          <w:szCs w:val="20"/>
        </w:rPr>
      </w:pPr>
    </w:p>
    <w:p w14:paraId="26FF41F0" w14:textId="29914BB6" w:rsidR="007554EF" w:rsidRPr="00F54DC7" w:rsidRDefault="007554EF" w:rsidP="007D5282">
      <w:pPr>
        <w:spacing w:line="260" w:lineRule="exact"/>
        <w:rPr>
          <w:rFonts w:cs="Arial"/>
          <w:szCs w:val="20"/>
        </w:rPr>
      </w:pPr>
      <w:r>
        <w:rPr>
          <w:rFonts w:cs="Arial"/>
          <w:szCs w:val="20"/>
        </w:rPr>
        <w:t>Izjavo o lastniški strukturi gospodarskega subjekta lahko ponudniki predložijo že v ponudbi.</w:t>
      </w:r>
    </w:p>
    <w:p w14:paraId="639A682E" w14:textId="7A27F39D" w:rsidR="00717537" w:rsidRPr="00F54DC7" w:rsidRDefault="00717537" w:rsidP="007D5282">
      <w:pPr>
        <w:spacing w:line="260" w:lineRule="exact"/>
        <w:rPr>
          <w:rFonts w:cs="Arial"/>
          <w:szCs w:val="20"/>
        </w:rPr>
      </w:pPr>
    </w:p>
    <w:p w14:paraId="50073287" w14:textId="77777777" w:rsidR="00F63BC8" w:rsidRPr="00F54DC7" w:rsidRDefault="00F63BC8" w:rsidP="007D5282">
      <w:pPr>
        <w:spacing w:line="260" w:lineRule="exact"/>
        <w:rPr>
          <w:rFonts w:cs="Arial"/>
          <w:szCs w:val="20"/>
        </w:rPr>
      </w:pPr>
    </w:p>
    <w:p w14:paraId="08B94532" w14:textId="77777777" w:rsidR="004F4163" w:rsidRPr="00F54DC7" w:rsidRDefault="004F4163" w:rsidP="00405AE9">
      <w:pPr>
        <w:rPr>
          <w:rFonts w:cs="Arial"/>
        </w:rPr>
      </w:pPr>
      <w:bookmarkStart w:id="117" w:name="_Toc336851764"/>
      <w:bookmarkStart w:id="118" w:name="_Toc336851812"/>
    </w:p>
    <w:p w14:paraId="29953721" w14:textId="02F7242D" w:rsidR="008B6487" w:rsidRPr="00F54DC7" w:rsidRDefault="008B6487">
      <w:pPr>
        <w:pStyle w:val="Naslov1"/>
        <w:numPr>
          <w:ilvl w:val="0"/>
          <w:numId w:val="13"/>
        </w:numPr>
        <w:spacing w:before="0" w:beforeAutospacing="0" w:after="0" w:afterAutospacing="0" w:line="260" w:lineRule="exact"/>
        <w:ind w:left="357" w:hanging="357"/>
        <w:rPr>
          <w:rFonts w:cs="Arial"/>
        </w:rPr>
      </w:pPr>
      <w:bookmarkStart w:id="119" w:name="_Toc237864532"/>
      <w:r w:rsidRPr="00F54DC7">
        <w:rPr>
          <w:rFonts w:cs="Arial"/>
        </w:rPr>
        <w:t>pravno varstvo</w:t>
      </w:r>
      <w:bookmarkEnd w:id="117"/>
      <w:bookmarkEnd w:id="118"/>
      <w:bookmarkEnd w:id="119"/>
    </w:p>
    <w:p w14:paraId="5C70B55E" w14:textId="77777777" w:rsidR="008E4247" w:rsidRPr="00F54DC7" w:rsidRDefault="008E4247" w:rsidP="007D5282">
      <w:pPr>
        <w:spacing w:line="260" w:lineRule="exact"/>
        <w:rPr>
          <w:rFonts w:cs="Arial"/>
        </w:rPr>
      </w:pPr>
    </w:p>
    <w:p w14:paraId="76EE544A" w14:textId="491BA87A" w:rsidR="00726154" w:rsidRPr="00F54DC7" w:rsidRDefault="00726154" w:rsidP="007D5282">
      <w:pPr>
        <w:spacing w:line="260" w:lineRule="exact"/>
        <w:rPr>
          <w:rFonts w:cs="Arial"/>
          <w:szCs w:val="20"/>
        </w:rPr>
      </w:pPr>
      <w:r w:rsidRPr="00F54DC7">
        <w:rPr>
          <w:rFonts w:cs="Arial"/>
          <w:szCs w:val="20"/>
        </w:rPr>
        <w:t>Zahtevek za revizijo, ki se nanaša na vsebino objave in/ali dokumentacijo v zvezi z oddajo javnega naročila, se, razen v primeru iz drugega odstavka 25. člena Zakona o pravnem varstvu v postopkih javnega naročanja (</w:t>
      </w:r>
      <w:r w:rsidR="003E0E91" w:rsidRPr="00F54DC7">
        <w:rPr>
          <w:rFonts w:cs="Arial"/>
          <w:szCs w:val="20"/>
        </w:rPr>
        <w:t>Uradni list RS, št. 43/11, 60/11 – ZTP-D, 63/13, 90/14 – ZDU-1I, 60/17, 72/19 in 83/25 – ZOUL</w:t>
      </w:r>
      <w:r w:rsidRPr="00F54DC7">
        <w:rPr>
          <w:rFonts w:cs="Arial"/>
          <w:szCs w:val="20"/>
        </w:rPr>
        <w:t xml:space="preserve">; </w:t>
      </w:r>
      <w:r w:rsidR="003E0E91" w:rsidRPr="00F54DC7">
        <w:rPr>
          <w:rFonts w:cs="Arial"/>
          <w:szCs w:val="20"/>
        </w:rPr>
        <w:t xml:space="preserve">v nadaljnjem besedilu: </w:t>
      </w:r>
      <w:r w:rsidRPr="00F54DC7">
        <w:rPr>
          <w:rFonts w:cs="Arial"/>
          <w:szCs w:val="20"/>
        </w:rPr>
        <w:t>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vendar ne po roku za prejem ponudb.</w:t>
      </w:r>
    </w:p>
    <w:p w14:paraId="30249DB5" w14:textId="77777777" w:rsidR="00726154" w:rsidRPr="00F54DC7" w:rsidRDefault="00726154" w:rsidP="007D5282">
      <w:pPr>
        <w:spacing w:line="260" w:lineRule="exact"/>
        <w:rPr>
          <w:rFonts w:cs="Arial"/>
          <w:szCs w:val="20"/>
        </w:rPr>
      </w:pPr>
    </w:p>
    <w:p w14:paraId="07C3084B" w14:textId="77777777" w:rsidR="00726154" w:rsidRDefault="00726154" w:rsidP="007D5282">
      <w:pPr>
        <w:spacing w:line="260" w:lineRule="exact"/>
        <w:rPr>
          <w:rFonts w:cs="Arial"/>
          <w:szCs w:val="20"/>
        </w:rPr>
      </w:pPr>
      <w:r w:rsidRPr="00F54DC7">
        <w:rPr>
          <w:rFonts w:cs="Arial"/>
          <w:szCs w:val="20"/>
        </w:rPr>
        <w:t xml:space="preserve">Takso, v </w:t>
      </w:r>
      <w:r w:rsidRPr="00E05A5D">
        <w:rPr>
          <w:rFonts w:cs="Arial"/>
          <w:szCs w:val="20"/>
        </w:rPr>
        <w:t>višini 2.000,00 EUR, mora</w:t>
      </w:r>
      <w:r w:rsidRPr="00F54DC7">
        <w:rPr>
          <w:rFonts w:cs="Arial"/>
          <w:szCs w:val="20"/>
        </w:rPr>
        <w:t xml:space="preserve"> vlagatelj plačati na transakcijski račun SI56 0110 0100 0358 802, odprt pri Banki Slovenije, Slovenska cesta 35, 1000 Ljubljana, Slovenija, SWIFT KODA: BS LJ SI 2X; IBAN:SI56011001000358802 – taksa za postopek revizije javnega naročanja. Zahtevek za revizijo se vloži prek portala </w:t>
      </w:r>
      <w:proofErr w:type="spellStart"/>
      <w:r w:rsidRPr="00F54DC7">
        <w:rPr>
          <w:rFonts w:cs="Arial"/>
          <w:szCs w:val="20"/>
        </w:rPr>
        <w:t>eRevizija</w:t>
      </w:r>
      <w:proofErr w:type="spellEnd"/>
      <w:r w:rsidRPr="00F54DC7">
        <w:rPr>
          <w:rFonts w:cs="Arial"/>
          <w:szCs w:val="20"/>
        </w:rPr>
        <w:t>.</w:t>
      </w:r>
    </w:p>
    <w:p w14:paraId="723E508C" w14:textId="3A016E3F" w:rsidR="00581D77" w:rsidRDefault="00581D77" w:rsidP="007D5282">
      <w:pPr>
        <w:spacing w:line="260" w:lineRule="exact"/>
        <w:rPr>
          <w:rFonts w:cs="Arial"/>
          <w:szCs w:val="20"/>
        </w:rPr>
      </w:pPr>
      <w:r>
        <w:rPr>
          <w:rFonts w:cs="Arial"/>
          <w:szCs w:val="20"/>
        </w:rPr>
        <w:t xml:space="preserve"> </w:t>
      </w:r>
      <w:r>
        <w:rPr>
          <w:rFonts w:cs="Arial"/>
          <w:szCs w:val="20"/>
        </w:rPr>
        <w:tab/>
      </w:r>
      <w:r>
        <w:rPr>
          <w:rFonts w:cs="Arial"/>
          <w:szCs w:val="20"/>
        </w:rPr>
        <w:tab/>
      </w:r>
      <w:r>
        <w:rPr>
          <w:rFonts w:cs="Arial"/>
          <w:szCs w:val="20"/>
        </w:rPr>
        <w:tab/>
      </w:r>
    </w:p>
    <w:p w14:paraId="5BE8AF67" w14:textId="77777777" w:rsidR="00581D77" w:rsidRDefault="00581D77" w:rsidP="007D5282">
      <w:pPr>
        <w:spacing w:line="260" w:lineRule="exact"/>
        <w:rPr>
          <w:rFonts w:cs="Arial"/>
          <w:szCs w:val="20"/>
        </w:rPr>
      </w:pPr>
    </w:p>
    <w:p w14:paraId="2E0B9FA3" w14:textId="49738797" w:rsidR="00581D77" w:rsidRPr="00F54DC7" w:rsidRDefault="00581D77" w:rsidP="007D5282">
      <w:pPr>
        <w:spacing w:line="260" w:lineRule="exact"/>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Center za socialno delo Ljubljana</w:t>
      </w:r>
    </w:p>
    <w:p w14:paraId="353D7A5C" w14:textId="17985BA1" w:rsidR="004C3D4E" w:rsidRPr="00F54DC7" w:rsidRDefault="004C3D4E" w:rsidP="007D5282">
      <w:pPr>
        <w:spacing w:line="260" w:lineRule="exact"/>
        <w:rPr>
          <w:rFonts w:eastAsia="Times New Roman" w:cs="Arial"/>
        </w:rPr>
      </w:pPr>
    </w:p>
    <w:p w14:paraId="57E188DB" w14:textId="63EF4179" w:rsidR="00991BB6" w:rsidRPr="00F54DC7" w:rsidRDefault="00803AA1" w:rsidP="00A44D57">
      <w:pPr>
        <w:spacing w:line="260" w:lineRule="exact"/>
        <w:rPr>
          <w:rFonts w:cs="Arial"/>
          <w:b/>
          <w:szCs w:val="20"/>
        </w:rPr>
      </w:pPr>
      <w:r w:rsidRPr="00F54DC7">
        <w:rPr>
          <w:rFonts w:eastAsia="Times New Roman" w:cs="Arial"/>
        </w:rPr>
        <w:t xml:space="preserve"> </w:t>
      </w:r>
      <w:r w:rsidR="004C4C43" w:rsidRPr="00F54DC7">
        <w:rPr>
          <w:rFonts w:cs="Arial"/>
        </w:rPr>
        <w:t xml:space="preserve">       </w:t>
      </w:r>
      <w:r w:rsidRPr="00F54DC7">
        <w:rPr>
          <w:rFonts w:cs="Arial"/>
        </w:rPr>
        <w:t xml:space="preserve">   </w:t>
      </w:r>
      <w:r w:rsidR="004C4C43" w:rsidRPr="00F54DC7">
        <w:rPr>
          <w:rFonts w:cs="Arial"/>
        </w:rPr>
        <w:t xml:space="preserve">     </w:t>
      </w:r>
    </w:p>
    <w:p w14:paraId="7E6B4B45" w14:textId="46B28EF6" w:rsidR="00E4453C" w:rsidRDefault="00A5033D" w:rsidP="007D5282">
      <w:pPr>
        <w:spacing w:line="260" w:lineRule="exact"/>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5E27AE31" w14:textId="30A50B62" w:rsidR="00A5033D" w:rsidRPr="00F54DC7" w:rsidRDefault="00A5033D" w:rsidP="007D5282">
      <w:pPr>
        <w:spacing w:line="260" w:lineRule="exact"/>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sectPr w:rsidR="00A5033D" w:rsidRPr="00F54DC7" w:rsidSect="00FA3D6B">
      <w:headerReference w:type="default" r:id="rId19"/>
      <w:footerReference w:type="default" r:id="rId20"/>
      <w:footerReference w:type="first" r:id="rId21"/>
      <w:pgSz w:w="11906" w:h="16838" w:code="9"/>
      <w:pgMar w:top="1096" w:right="1418" w:bottom="1135"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AAEC" w14:textId="77777777" w:rsidR="00DC511A" w:rsidRDefault="00DC511A" w:rsidP="00107834">
      <w:pPr>
        <w:spacing w:line="240" w:lineRule="auto"/>
      </w:pPr>
      <w:r>
        <w:separator/>
      </w:r>
    </w:p>
  </w:endnote>
  <w:endnote w:type="continuationSeparator" w:id="0">
    <w:p w14:paraId="35270DD1" w14:textId="77777777" w:rsidR="00DC511A" w:rsidRDefault="00DC511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36FA" w14:textId="2FF93071" w:rsidR="005B4528" w:rsidRPr="00831D98" w:rsidRDefault="009878DB" w:rsidP="004A446A">
    <w:pPr>
      <w:pStyle w:val="Noga"/>
      <w:pBdr>
        <w:top w:val="single" w:sz="4" w:space="1" w:color="auto"/>
      </w:pBdr>
      <w:tabs>
        <w:tab w:val="clear" w:pos="9072"/>
        <w:tab w:val="right" w:pos="8928"/>
      </w:tabs>
      <w:rPr>
        <w:sz w:val="16"/>
        <w:szCs w:val="16"/>
      </w:rPr>
    </w:pPr>
    <w:r>
      <w:rPr>
        <w:sz w:val="16"/>
        <w:szCs w:val="16"/>
      </w:rPr>
      <w:t>NMV-0</w:t>
    </w:r>
    <w:r w:rsidR="00E131AC">
      <w:rPr>
        <w:sz w:val="16"/>
        <w:szCs w:val="16"/>
      </w:rPr>
      <w:t>4</w:t>
    </w:r>
    <w:r>
      <w:rPr>
        <w:sz w:val="16"/>
        <w:szCs w:val="16"/>
      </w:rPr>
      <w:t>/2026</w:t>
    </w:r>
    <w:r w:rsidR="005B4528">
      <w:rPr>
        <w:sz w:val="16"/>
        <w:szCs w:val="16"/>
      </w:rPr>
      <w:tab/>
    </w:r>
    <w:r w:rsidR="005B4528">
      <w:rPr>
        <w:sz w:val="16"/>
        <w:szCs w:val="16"/>
      </w:rPr>
      <w:tab/>
      <w:t xml:space="preserve">Stran </w:t>
    </w:r>
    <w:r w:rsidR="005B4528">
      <w:rPr>
        <w:sz w:val="16"/>
        <w:szCs w:val="16"/>
      </w:rPr>
      <w:fldChar w:fldCharType="begin"/>
    </w:r>
    <w:r w:rsidR="005B4528">
      <w:rPr>
        <w:sz w:val="16"/>
        <w:szCs w:val="16"/>
      </w:rPr>
      <w:instrText xml:space="preserve"> PAGE  \* Arabic  \* MERGEFORMAT </w:instrText>
    </w:r>
    <w:r w:rsidR="005B4528">
      <w:rPr>
        <w:sz w:val="16"/>
        <w:szCs w:val="16"/>
      </w:rPr>
      <w:fldChar w:fldCharType="separate"/>
    </w:r>
    <w:r w:rsidR="005B4528">
      <w:rPr>
        <w:noProof/>
        <w:sz w:val="16"/>
        <w:szCs w:val="16"/>
      </w:rPr>
      <w:t>13</w:t>
    </w:r>
    <w:r w:rsidR="005B4528">
      <w:rPr>
        <w:sz w:val="16"/>
        <w:szCs w:val="16"/>
      </w:rPr>
      <w:fldChar w:fldCharType="end"/>
    </w:r>
    <w:r w:rsidR="005B4528">
      <w:rPr>
        <w:sz w:val="16"/>
        <w:szCs w:val="16"/>
      </w:rPr>
      <w:t>/</w:t>
    </w:r>
    <w:r w:rsidR="005B4528">
      <w:rPr>
        <w:sz w:val="16"/>
        <w:szCs w:val="16"/>
      </w:rPr>
      <w:fldChar w:fldCharType="begin"/>
    </w:r>
    <w:r w:rsidR="005B4528">
      <w:rPr>
        <w:sz w:val="16"/>
        <w:szCs w:val="16"/>
      </w:rPr>
      <w:instrText xml:space="preserve"> NUMPAGES  \* Arabic  \* MERGEFORMAT </w:instrText>
    </w:r>
    <w:r w:rsidR="005B4528">
      <w:rPr>
        <w:sz w:val="16"/>
        <w:szCs w:val="16"/>
      </w:rPr>
      <w:fldChar w:fldCharType="separate"/>
    </w:r>
    <w:r w:rsidR="005B4528">
      <w:rPr>
        <w:noProof/>
        <w:sz w:val="16"/>
        <w:szCs w:val="16"/>
      </w:rPr>
      <w:t>13</w:t>
    </w:r>
    <w:r w:rsidR="005B452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475D" w14:textId="4099C123" w:rsidR="00DD5806" w:rsidRDefault="00DD5806">
    <w:pPr>
      <w:pStyle w:val="Noga"/>
    </w:pPr>
    <w:r>
      <w:t>NMV-0</w:t>
    </w:r>
    <w:r w:rsidR="00E131AC">
      <w:t>4</w:t>
    </w:r>
    <w: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6611" w14:textId="77777777" w:rsidR="00DC511A" w:rsidRDefault="00DC511A" w:rsidP="00107834">
      <w:pPr>
        <w:spacing w:line="240" w:lineRule="auto"/>
      </w:pPr>
      <w:r>
        <w:separator/>
      </w:r>
    </w:p>
  </w:footnote>
  <w:footnote w:type="continuationSeparator" w:id="0">
    <w:p w14:paraId="44CC052F" w14:textId="77777777" w:rsidR="00DC511A" w:rsidRDefault="00DC511A" w:rsidP="00107834">
      <w:pPr>
        <w:spacing w:line="240" w:lineRule="auto"/>
      </w:pPr>
      <w:r>
        <w:continuationSeparator/>
      </w:r>
    </w:p>
  </w:footnote>
  <w:footnote w:id="1">
    <w:p w14:paraId="614C2F1C" w14:textId="4F69695C" w:rsidR="00B372BE" w:rsidRDefault="00B372BE" w:rsidP="00B372BE">
      <w:pPr>
        <w:pStyle w:val="Sprotnaopomba-besedilo"/>
      </w:pPr>
      <w:r>
        <w:rPr>
          <w:rStyle w:val="Sprotnaopomba-sklic"/>
        </w:rPr>
        <w:footnoteRef/>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84C" w14:textId="52A339EC" w:rsidR="005B4528" w:rsidRPr="00751C9F" w:rsidRDefault="005B4528" w:rsidP="00831D98">
    <w:pPr>
      <w:pStyle w:val="Glava"/>
      <w:pBdr>
        <w:bottom w:val="single" w:sz="4" w:space="1" w:color="auto"/>
      </w:pBdr>
      <w:rPr>
        <w:sz w:val="16"/>
        <w:szCs w:val="16"/>
      </w:rPr>
    </w:pPr>
    <w:r w:rsidRPr="00751C9F">
      <w:rPr>
        <w:sz w:val="16"/>
        <w:szCs w:val="16"/>
      </w:rPr>
      <w:t>Navodil</w:t>
    </w:r>
    <w:r w:rsidR="00003933">
      <w:rPr>
        <w:sz w:val="16"/>
        <w:szCs w:val="16"/>
      </w:rPr>
      <w:t>o</w:t>
    </w:r>
    <w:r w:rsidRPr="00751C9F">
      <w:rPr>
        <w:sz w:val="16"/>
        <w:szCs w:val="16"/>
      </w:rPr>
      <w:t xml:space="preserve"> </w:t>
    </w:r>
    <w:r w:rsidR="00782886">
      <w:rPr>
        <w:sz w:val="16"/>
        <w:szCs w:val="16"/>
      </w:rPr>
      <w:t>ponudnikom</w:t>
    </w:r>
    <w:r w:rsidR="00F61982">
      <w:rPr>
        <w:sz w:val="16"/>
        <w:szCs w:val="16"/>
      </w:rPr>
      <w:t xml:space="preserve"> za pripravo ponudbe</w:t>
    </w:r>
    <w:r>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2C010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88E6702"/>
    <w:multiLevelType w:val="hybridMultilevel"/>
    <w:tmpl w:val="17A445A6"/>
    <w:lvl w:ilvl="0" w:tplc="56080398">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D337FDC"/>
    <w:multiLevelType w:val="hybridMultilevel"/>
    <w:tmpl w:val="E07C88CC"/>
    <w:lvl w:ilvl="0" w:tplc="6FCE9D8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7792DA5"/>
    <w:multiLevelType w:val="hybridMultilevel"/>
    <w:tmpl w:val="6A5263FA"/>
    <w:lvl w:ilvl="0" w:tplc="1B46CD8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CB6392A"/>
    <w:multiLevelType w:val="hybridMultilevel"/>
    <w:tmpl w:val="635087C4"/>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0D1FE7"/>
    <w:multiLevelType w:val="multilevel"/>
    <w:tmpl w:val="949A4198"/>
    <w:lvl w:ilvl="0">
      <w:numFmt w:val="decimal"/>
      <w:pStyle w:val="Naslov1"/>
      <w:lvlText w:val=""/>
      <w:lvlJc w:val="left"/>
    </w:lvl>
    <w:lvl w:ilvl="1">
      <w:numFmt w:val="decimal"/>
      <w:pStyle w:val="Naslov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9D80041"/>
    <w:multiLevelType w:val="hybridMultilevel"/>
    <w:tmpl w:val="BFF6C1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D66D25"/>
    <w:multiLevelType w:val="hybridMultilevel"/>
    <w:tmpl w:val="4C34BB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3D57D05"/>
    <w:multiLevelType w:val="hybridMultilevel"/>
    <w:tmpl w:val="FDC868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A2B13B4"/>
    <w:multiLevelType w:val="multilevel"/>
    <w:tmpl w:val="046C011C"/>
    <w:lvl w:ilvl="0">
      <w:start w:val="1"/>
      <w:numFmt w:val="decimal"/>
      <w:lvlText w:val="%1."/>
      <w:lvlJc w:val="left"/>
      <w:pPr>
        <w:ind w:left="2629" w:hanging="360"/>
      </w:pPr>
      <w:rPr>
        <w:rFonts w:hint="default"/>
      </w:rPr>
    </w:lvl>
    <w:lvl w:ilvl="1">
      <w:start w:val="1"/>
      <w:numFmt w:val="decimal"/>
      <w:isLgl/>
      <w:lvlText w:val="%1.%2"/>
      <w:lvlJc w:val="left"/>
      <w:pPr>
        <w:ind w:left="720" w:hanging="360"/>
      </w:pPr>
      <w:rPr>
        <w:rFonts w:cs="Times New Roman" w:hint="default"/>
      </w:rPr>
    </w:lvl>
    <w:lvl w:ilvl="2">
      <w:start w:val="1"/>
      <w:numFmt w:val="decimal"/>
      <w:pStyle w:val="Naslov3"/>
      <w:isLgl/>
      <w:lvlText w:val="%1.%2.%3"/>
      <w:lvlJc w:val="left"/>
      <w:pPr>
        <w:ind w:left="1004"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isLgl/>
      <w:lvlText w:val="%1.%2.%3.%4"/>
      <w:lvlJc w:val="left"/>
      <w:pPr>
        <w:ind w:left="1080" w:hanging="720"/>
      </w:pPr>
      <w:rPr>
        <w:rFonts w:cs="Times New Roman" w:hint="default"/>
      </w:rPr>
    </w:lvl>
    <w:lvl w:ilvl="4">
      <w:start w:val="1"/>
      <w:numFmt w:val="decimal"/>
      <w:pStyle w:val="Naslov5"/>
      <w:isLgl/>
      <w:lvlText w:val="%1.%2.%3.%4.%5"/>
      <w:lvlJc w:val="left"/>
      <w:pPr>
        <w:ind w:left="1440" w:hanging="1080"/>
      </w:pPr>
      <w:rPr>
        <w:rFonts w:cs="Times New Roman" w:hint="default"/>
      </w:rPr>
    </w:lvl>
    <w:lvl w:ilvl="5">
      <w:start w:val="1"/>
      <w:numFmt w:val="decimal"/>
      <w:pStyle w:val="Naslov6"/>
      <w:isLgl/>
      <w:lvlText w:val="%1.%2.%3.%4.%5.%6"/>
      <w:lvlJc w:val="left"/>
      <w:pPr>
        <w:ind w:left="1440" w:hanging="1080"/>
      </w:pPr>
      <w:rPr>
        <w:rFonts w:cs="Times New Roman" w:hint="default"/>
      </w:rPr>
    </w:lvl>
    <w:lvl w:ilvl="6">
      <w:start w:val="1"/>
      <w:numFmt w:val="decimal"/>
      <w:pStyle w:val="Naslov7"/>
      <w:isLgl/>
      <w:lvlText w:val="%1.%2.%3.%4.%5.%6.%7"/>
      <w:lvlJc w:val="left"/>
      <w:pPr>
        <w:ind w:left="1800" w:hanging="1440"/>
      </w:pPr>
      <w:rPr>
        <w:rFonts w:cs="Times New Roman" w:hint="default"/>
      </w:rPr>
    </w:lvl>
    <w:lvl w:ilvl="7">
      <w:start w:val="1"/>
      <w:numFmt w:val="decimal"/>
      <w:pStyle w:val="Naslov8"/>
      <w:isLgl/>
      <w:lvlText w:val="%1.%2.%3.%4.%5.%6.%7.%8"/>
      <w:lvlJc w:val="left"/>
      <w:pPr>
        <w:ind w:left="1800" w:hanging="1440"/>
      </w:pPr>
      <w:rPr>
        <w:rFonts w:cs="Times New Roman" w:hint="default"/>
      </w:rPr>
    </w:lvl>
    <w:lvl w:ilvl="8">
      <w:start w:val="1"/>
      <w:numFmt w:val="decimal"/>
      <w:pStyle w:val="Naslov9"/>
      <w:isLgl/>
      <w:lvlText w:val="%1.%2.%3.%4.%5.%6.%7.%8.%9"/>
      <w:lvlJc w:val="left"/>
      <w:pPr>
        <w:ind w:left="2160" w:hanging="1800"/>
      </w:pPr>
      <w:rPr>
        <w:rFonts w:cs="Times New Roman" w:hint="default"/>
      </w:rPr>
    </w:lvl>
  </w:abstractNum>
  <w:abstractNum w:abstractNumId="18" w15:restartNumberingAfterBreak="0">
    <w:nsid w:val="508F3D5D"/>
    <w:multiLevelType w:val="hybridMultilevel"/>
    <w:tmpl w:val="B37637F0"/>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E66BD"/>
    <w:multiLevelType w:val="hybridMultilevel"/>
    <w:tmpl w:val="0A9EA4F0"/>
    <w:lvl w:ilvl="0" w:tplc="42960AA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3E1E56"/>
    <w:multiLevelType w:val="hybridMultilevel"/>
    <w:tmpl w:val="E33E69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870AC5"/>
    <w:multiLevelType w:val="hybridMultilevel"/>
    <w:tmpl w:val="A68A75C2"/>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D9050A5"/>
    <w:multiLevelType w:val="hybridMultilevel"/>
    <w:tmpl w:val="D75A23AE"/>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1564952362">
    <w:abstractNumId w:val="24"/>
  </w:num>
  <w:num w:numId="2" w16cid:durableId="1900945043">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 w16cid:durableId="1737121484">
    <w:abstractNumId w:val="22"/>
  </w:num>
  <w:num w:numId="4" w16cid:durableId="506095418">
    <w:abstractNumId w:val="4"/>
  </w:num>
  <w:num w:numId="5" w16cid:durableId="980038590">
    <w:abstractNumId w:val="1"/>
  </w:num>
  <w:num w:numId="6" w16cid:durableId="2025983623">
    <w:abstractNumId w:val="11"/>
  </w:num>
  <w:num w:numId="7" w16cid:durableId="797257705">
    <w:abstractNumId w:val="25"/>
  </w:num>
  <w:num w:numId="8" w16cid:durableId="507907279">
    <w:abstractNumId w:val="14"/>
  </w:num>
  <w:num w:numId="9" w16cid:durableId="1521700280">
    <w:abstractNumId w:val="9"/>
  </w:num>
  <w:num w:numId="10" w16cid:durableId="1115295605">
    <w:abstractNumId w:val="18"/>
  </w:num>
  <w:num w:numId="11" w16cid:durableId="861671385">
    <w:abstractNumId w:val="7"/>
  </w:num>
  <w:num w:numId="12" w16cid:durableId="623315385">
    <w:abstractNumId w:val="23"/>
  </w:num>
  <w:num w:numId="13" w16cid:durableId="1188373762">
    <w:abstractNumId w:val="17"/>
  </w:num>
  <w:num w:numId="14" w16cid:durableId="866259100">
    <w:abstractNumId w:val="26"/>
  </w:num>
  <w:num w:numId="15" w16cid:durableId="1873304532">
    <w:abstractNumId w:val="16"/>
  </w:num>
  <w:num w:numId="16" w16cid:durableId="519510672">
    <w:abstractNumId w:val="8"/>
  </w:num>
  <w:num w:numId="17" w16cid:durableId="2077823872">
    <w:abstractNumId w:val="3"/>
  </w:num>
  <w:num w:numId="18" w16cid:durableId="890267055">
    <w:abstractNumId w:val="13"/>
  </w:num>
  <w:num w:numId="19" w16cid:durableId="1447002059">
    <w:abstractNumId w:val="17"/>
  </w:num>
  <w:num w:numId="20" w16cid:durableId="353842948">
    <w:abstractNumId w:val="17"/>
  </w:num>
  <w:num w:numId="21" w16cid:durableId="382141685">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22" w16cid:durableId="197670498">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23" w16cid:durableId="586116343">
    <w:abstractNumId w:val="6"/>
  </w:num>
  <w:num w:numId="24" w16cid:durableId="1461268877">
    <w:abstractNumId w:val="19"/>
  </w:num>
  <w:num w:numId="25" w16cid:durableId="1458453584">
    <w:abstractNumId w:val="17"/>
  </w:num>
  <w:num w:numId="26" w16cid:durableId="1173953126">
    <w:abstractNumId w:val="12"/>
  </w:num>
  <w:num w:numId="27" w16cid:durableId="555700694">
    <w:abstractNumId w:val="15"/>
  </w:num>
  <w:num w:numId="28" w16cid:durableId="163907279">
    <w:abstractNumId w:val="21"/>
  </w:num>
  <w:num w:numId="29" w16cid:durableId="2057731797">
    <w:abstractNumId w:val="2"/>
  </w:num>
  <w:num w:numId="30" w16cid:durableId="521628343">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1" w16cid:durableId="786899633">
    <w:abstractNumId w:val="20"/>
  </w:num>
  <w:num w:numId="32" w16cid:durableId="890271432">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208614439">
    <w:abstractNumId w:val="27"/>
  </w:num>
  <w:num w:numId="34" w16cid:durableId="1747846743">
    <w:abstractNumId w:val="0"/>
  </w:num>
  <w:num w:numId="35" w16cid:durableId="1647010298">
    <w:abstractNumId w:val="5"/>
  </w:num>
  <w:num w:numId="36" w16cid:durableId="2024090513">
    <w:abstractNumId w:val="10"/>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526"/>
    <w:rsid w:val="00001667"/>
    <w:rsid w:val="00001DA1"/>
    <w:rsid w:val="00002A2A"/>
    <w:rsid w:val="000036AC"/>
    <w:rsid w:val="00003933"/>
    <w:rsid w:val="0000398D"/>
    <w:rsid w:val="0000496D"/>
    <w:rsid w:val="00004B23"/>
    <w:rsid w:val="000050AF"/>
    <w:rsid w:val="0000526C"/>
    <w:rsid w:val="00005884"/>
    <w:rsid w:val="00005F4B"/>
    <w:rsid w:val="00006242"/>
    <w:rsid w:val="00006E3D"/>
    <w:rsid w:val="00007A20"/>
    <w:rsid w:val="00007DD3"/>
    <w:rsid w:val="00010194"/>
    <w:rsid w:val="0001071F"/>
    <w:rsid w:val="00010E37"/>
    <w:rsid w:val="00010E67"/>
    <w:rsid w:val="000114FF"/>
    <w:rsid w:val="00011ADB"/>
    <w:rsid w:val="00011FB7"/>
    <w:rsid w:val="0001235A"/>
    <w:rsid w:val="00012386"/>
    <w:rsid w:val="00012BC1"/>
    <w:rsid w:val="00013802"/>
    <w:rsid w:val="00013838"/>
    <w:rsid w:val="0001409B"/>
    <w:rsid w:val="00014AA2"/>
    <w:rsid w:val="00015DD6"/>
    <w:rsid w:val="0001664F"/>
    <w:rsid w:val="000175AC"/>
    <w:rsid w:val="00017C77"/>
    <w:rsid w:val="00020277"/>
    <w:rsid w:val="0002036D"/>
    <w:rsid w:val="000222A1"/>
    <w:rsid w:val="000226D5"/>
    <w:rsid w:val="00022944"/>
    <w:rsid w:val="00023C68"/>
    <w:rsid w:val="00024286"/>
    <w:rsid w:val="0002463E"/>
    <w:rsid w:val="00024CAC"/>
    <w:rsid w:val="000252C3"/>
    <w:rsid w:val="000253D1"/>
    <w:rsid w:val="00027C8D"/>
    <w:rsid w:val="00027F90"/>
    <w:rsid w:val="000309AA"/>
    <w:rsid w:val="00030C13"/>
    <w:rsid w:val="00030CC1"/>
    <w:rsid w:val="00031470"/>
    <w:rsid w:val="00032111"/>
    <w:rsid w:val="000322B7"/>
    <w:rsid w:val="00032B6A"/>
    <w:rsid w:val="00033810"/>
    <w:rsid w:val="00033E6C"/>
    <w:rsid w:val="00034421"/>
    <w:rsid w:val="000344DF"/>
    <w:rsid w:val="0003458C"/>
    <w:rsid w:val="00034C7E"/>
    <w:rsid w:val="00034F4D"/>
    <w:rsid w:val="0003510C"/>
    <w:rsid w:val="000352EC"/>
    <w:rsid w:val="00036239"/>
    <w:rsid w:val="00037133"/>
    <w:rsid w:val="000413E4"/>
    <w:rsid w:val="00041A9C"/>
    <w:rsid w:val="00041C82"/>
    <w:rsid w:val="00041E29"/>
    <w:rsid w:val="00042927"/>
    <w:rsid w:val="00042B90"/>
    <w:rsid w:val="00042E84"/>
    <w:rsid w:val="00043108"/>
    <w:rsid w:val="0004395D"/>
    <w:rsid w:val="00043F92"/>
    <w:rsid w:val="0004471F"/>
    <w:rsid w:val="00045012"/>
    <w:rsid w:val="000456EC"/>
    <w:rsid w:val="00045D54"/>
    <w:rsid w:val="00046911"/>
    <w:rsid w:val="000471F0"/>
    <w:rsid w:val="000506AB"/>
    <w:rsid w:val="000531C6"/>
    <w:rsid w:val="00053757"/>
    <w:rsid w:val="00053B35"/>
    <w:rsid w:val="00054BB9"/>
    <w:rsid w:val="00054CDA"/>
    <w:rsid w:val="0005594F"/>
    <w:rsid w:val="00055D12"/>
    <w:rsid w:val="0005731C"/>
    <w:rsid w:val="0005793A"/>
    <w:rsid w:val="000604CF"/>
    <w:rsid w:val="00060C01"/>
    <w:rsid w:val="00060E2A"/>
    <w:rsid w:val="0006117D"/>
    <w:rsid w:val="000626A3"/>
    <w:rsid w:val="000629A5"/>
    <w:rsid w:val="00064240"/>
    <w:rsid w:val="0006430E"/>
    <w:rsid w:val="0006492A"/>
    <w:rsid w:val="00064B8B"/>
    <w:rsid w:val="00064D39"/>
    <w:rsid w:val="0006500B"/>
    <w:rsid w:val="0006540A"/>
    <w:rsid w:val="000665FB"/>
    <w:rsid w:val="0006669E"/>
    <w:rsid w:val="00066CD8"/>
    <w:rsid w:val="00067D8B"/>
    <w:rsid w:val="0007004C"/>
    <w:rsid w:val="00070234"/>
    <w:rsid w:val="00070E25"/>
    <w:rsid w:val="0007380B"/>
    <w:rsid w:val="000738F7"/>
    <w:rsid w:val="00073E2A"/>
    <w:rsid w:val="000744DD"/>
    <w:rsid w:val="000749DF"/>
    <w:rsid w:val="000757BF"/>
    <w:rsid w:val="00075DE2"/>
    <w:rsid w:val="00076113"/>
    <w:rsid w:val="000764C0"/>
    <w:rsid w:val="0007698A"/>
    <w:rsid w:val="00076C94"/>
    <w:rsid w:val="00076CCB"/>
    <w:rsid w:val="00076FD0"/>
    <w:rsid w:val="0007753A"/>
    <w:rsid w:val="00077587"/>
    <w:rsid w:val="00077BD5"/>
    <w:rsid w:val="00081866"/>
    <w:rsid w:val="000818A3"/>
    <w:rsid w:val="00082024"/>
    <w:rsid w:val="0008262D"/>
    <w:rsid w:val="000827A9"/>
    <w:rsid w:val="000827AB"/>
    <w:rsid w:val="00083381"/>
    <w:rsid w:val="00083599"/>
    <w:rsid w:val="00084FA2"/>
    <w:rsid w:val="0008609A"/>
    <w:rsid w:val="0008657F"/>
    <w:rsid w:val="00086DE0"/>
    <w:rsid w:val="00086FA8"/>
    <w:rsid w:val="00087954"/>
    <w:rsid w:val="000905B7"/>
    <w:rsid w:val="0009079B"/>
    <w:rsid w:val="00091765"/>
    <w:rsid w:val="00091872"/>
    <w:rsid w:val="000918E8"/>
    <w:rsid w:val="00092964"/>
    <w:rsid w:val="00092E35"/>
    <w:rsid w:val="0009408D"/>
    <w:rsid w:val="000942BF"/>
    <w:rsid w:val="00094480"/>
    <w:rsid w:val="000949BD"/>
    <w:rsid w:val="000965DF"/>
    <w:rsid w:val="00096CFE"/>
    <w:rsid w:val="000971D9"/>
    <w:rsid w:val="0009762F"/>
    <w:rsid w:val="00097A70"/>
    <w:rsid w:val="000A09A2"/>
    <w:rsid w:val="000A0ACD"/>
    <w:rsid w:val="000A1698"/>
    <w:rsid w:val="000A1DB1"/>
    <w:rsid w:val="000A2215"/>
    <w:rsid w:val="000A2751"/>
    <w:rsid w:val="000A28F3"/>
    <w:rsid w:val="000A2B17"/>
    <w:rsid w:val="000A2CC0"/>
    <w:rsid w:val="000A2DA1"/>
    <w:rsid w:val="000A351D"/>
    <w:rsid w:val="000A36B1"/>
    <w:rsid w:val="000A4571"/>
    <w:rsid w:val="000A4B62"/>
    <w:rsid w:val="000A4B6A"/>
    <w:rsid w:val="000A5C6F"/>
    <w:rsid w:val="000A6BFA"/>
    <w:rsid w:val="000A797C"/>
    <w:rsid w:val="000B17CF"/>
    <w:rsid w:val="000B2F50"/>
    <w:rsid w:val="000B35CF"/>
    <w:rsid w:val="000B3604"/>
    <w:rsid w:val="000B38EB"/>
    <w:rsid w:val="000B3F98"/>
    <w:rsid w:val="000B42F3"/>
    <w:rsid w:val="000B463B"/>
    <w:rsid w:val="000B505C"/>
    <w:rsid w:val="000B66C4"/>
    <w:rsid w:val="000B74AB"/>
    <w:rsid w:val="000B7A9C"/>
    <w:rsid w:val="000C1A28"/>
    <w:rsid w:val="000C28F5"/>
    <w:rsid w:val="000C2903"/>
    <w:rsid w:val="000C4189"/>
    <w:rsid w:val="000C4878"/>
    <w:rsid w:val="000C5083"/>
    <w:rsid w:val="000C5402"/>
    <w:rsid w:val="000C5870"/>
    <w:rsid w:val="000C59BE"/>
    <w:rsid w:val="000C70F0"/>
    <w:rsid w:val="000C735E"/>
    <w:rsid w:val="000C7488"/>
    <w:rsid w:val="000C799C"/>
    <w:rsid w:val="000D0403"/>
    <w:rsid w:val="000D092F"/>
    <w:rsid w:val="000D2C44"/>
    <w:rsid w:val="000D3850"/>
    <w:rsid w:val="000D41BB"/>
    <w:rsid w:val="000D4A7C"/>
    <w:rsid w:val="000D56E1"/>
    <w:rsid w:val="000D6791"/>
    <w:rsid w:val="000D6794"/>
    <w:rsid w:val="000D6AA9"/>
    <w:rsid w:val="000D769E"/>
    <w:rsid w:val="000E0140"/>
    <w:rsid w:val="000E08B8"/>
    <w:rsid w:val="000E1269"/>
    <w:rsid w:val="000E2AF5"/>
    <w:rsid w:val="000E2D1A"/>
    <w:rsid w:val="000E33C6"/>
    <w:rsid w:val="000E359F"/>
    <w:rsid w:val="000E36B1"/>
    <w:rsid w:val="000E3C16"/>
    <w:rsid w:val="000E416A"/>
    <w:rsid w:val="000E4529"/>
    <w:rsid w:val="000E488E"/>
    <w:rsid w:val="000E4FA6"/>
    <w:rsid w:val="000E66EF"/>
    <w:rsid w:val="000E6969"/>
    <w:rsid w:val="000E6C1D"/>
    <w:rsid w:val="000E7716"/>
    <w:rsid w:val="000E7A1E"/>
    <w:rsid w:val="000E7E80"/>
    <w:rsid w:val="000F0A7F"/>
    <w:rsid w:val="000F1299"/>
    <w:rsid w:val="000F254E"/>
    <w:rsid w:val="000F3D3C"/>
    <w:rsid w:val="000F4750"/>
    <w:rsid w:val="000F4D93"/>
    <w:rsid w:val="000F6AD4"/>
    <w:rsid w:val="000F75C6"/>
    <w:rsid w:val="0010091F"/>
    <w:rsid w:val="001010B8"/>
    <w:rsid w:val="001010E7"/>
    <w:rsid w:val="00101682"/>
    <w:rsid w:val="00102288"/>
    <w:rsid w:val="001042DB"/>
    <w:rsid w:val="001062CE"/>
    <w:rsid w:val="00106617"/>
    <w:rsid w:val="00107834"/>
    <w:rsid w:val="00107B16"/>
    <w:rsid w:val="00107B77"/>
    <w:rsid w:val="001105F7"/>
    <w:rsid w:val="001108C6"/>
    <w:rsid w:val="00110AC6"/>
    <w:rsid w:val="00110E81"/>
    <w:rsid w:val="00111B21"/>
    <w:rsid w:val="00111DCB"/>
    <w:rsid w:val="001124F2"/>
    <w:rsid w:val="00113986"/>
    <w:rsid w:val="00114099"/>
    <w:rsid w:val="00114778"/>
    <w:rsid w:val="0011549B"/>
    <w:rsid w:val="001156D6"/>
    <w:rsid w:val="00115B2B"/>
    <w:rsid w:val="0011613B"/>
    <w:rsid w:val="0011628B"/>
    <w:rsid w:val="00117C31"/>
    <w:rsid w:val="00117C6C"/>
    <w:rsid w:val="00120550"/>
    <w:rsid w:val="001211CA"/>
    <w:rsid w:val="00123D93"/>
    <w:rsid w:val="001249FA"/>
    <w:rsid w:val="00126055"/>
    <w:rsid w:val="00126336"/>
    <w:rsid w:val="00126402"/>
    <w:rsid w:val="00126FA0"/>
    <w:rsid w:val="0012708C"/>
    <w:rsid w:val="0013126C"/>
    <w:rsid w:val="00131445"/>
    <w:rsid w:val="00131590"/>
    <w:rsid w:val="001317DD"/>
    <w:rsid w:val="00131CF2"/>
    <w:rsid w:val="00132497"/>
    <w:rsid w:val="00132CFD"/>
    <w:rsid w:val="001334EF"/>
    <w:rsid w:val="00137731"/>
    <w:rsid w:val="00140271"/>
    <w:rsid w:val="00140646"/>
    <w:rsid w:val="00140C2B"/>
    <w:rsid w:val="00141238"/>
    <w:rsid w:val="001414AB"/>
    <w:rsid w:val="001418D9"/>
    <w:rsid w:val="001428A9"/>
    <w:rsid w:val="00142EA9"/>
    <w:rsid w:val="00143766"/>
    <w:rsid w:val="00143F2C"/>
    <w:rsid w:val="0014418A"/>
    <w:rsid w:val="00144732"/>
    <w:rsid w:val="00145CE4"/>
    <w:rsid w:val="00146819"/>
    <w:rsid w:val="0014694B"/>
    <w:rsid w:val="00146EE3"/>
    <w:rsid w:val="001470D7"/>
    <w:rsid w:val="0014777E"/>
    <w:rsid w:val="00147D9B"/>
    <w:rsid w:val="001503B6"/>
    <w:rsid w:val="001511B6"/>
    <w:rsid w:val="00151FA3"/>
    <w:rsid w:val="00151FCA"/>
    <w:rsid w:val="0015225C"/>
    <w:rsid w:val="00152883"/>
    <w:rsid w:val="00152B13"/>
    <w:rsid w:val="001530C7"/>
    <w:rsid w:val="00153334"/>
    <w:rsid w:val="0015381B"/>
    <w:rsid w:val="001540BF"/>
    <w:rsid w:val="00154C95"/>
    <w:rsid w:val="00155896"/>
    <w:rsid w:val="00155A3E"/>
    <w:rsid w:val="00155D40"/>
    <w:rsid w:val="00156032"/>
    <w:rsid w:val="001578AB"/>
    <w:rsid w:val="00161CA1"/>
    <w:rsid w:val="001627BE"/>
    <w:rsid w:val="00162D56"/>
    <w:rsid w:val="0016474D"/>
    <w:rsid w:val="001654B9"/>
    <w:rsid w:val="00166AE4"/>
    <w:rsid w:val="00166E13"/>
    <w:rsid w:val="001673C6"/>
    <w:rsid w:val="00170BE7"/>
    <w:rsid w:val="00170E10"/>
    <w:rsid w:val="001714A5"/>
    <w:rsid w:val="001716C5"/>
    <w:rsid w:val="00171D79"/>
    <w:rsid w:val="001722AC"/>
    <w:rsid w:val="0017332A"/>
    <w:rsid w:val="0017436F"/>
    <w:rsid w:val="00174D87"/>
    <w:rsid w:val="001801DC"/>
    <w:rsid w:val="00180539"/>
    <w:rsid w:val="00180AF2"/>
    <w:rsid w:val="00182BED"/>
    <w:rsid w:val="001831BA"/>
    <w:rsid w:val="001832E6"/>
    <w:rsid w:val="0018338F"/>
    <w:rsid w:val="001836C4"/>
    <w:rsid w:val="00184364"/>
    <w:rsid w:val="00184766"/>
    <w:rsid w:val="00185CA7"/>
    <w:rsid w:val="00191943"/>
    <w:rsid w:val="00191DE0"/>
    <w:rsid w:val="00191F7A"/>
    <w:rsid w:val="0019225F"/>
    <w:rsid w:val="00192BE8"/>
    <w:rsid w:val="00193294"/>
    <w:rsid w:val="00193C85"/>
    <w:rsid w:val="001941CA"/>
    <w:rsid w:val="00194529"/>
    <w:rsid w:val="00194FB8"/>
    <w:rsid w:val="001951EE"/>
    <w:rsid w:val="00195B86"/>
    <w:rsid w:val="0019675B"/>
    <w:rsid w:val="00196930"/>
    <w:rsid w:val="00196BE3"/>
    <w:rsid w:val="00196FDA"/>
    <w:rsid w:val="00197ACE"/>
    <w:rsid w:val="00197B09"/>
    <w:rsid w:val="00197D60"/>
    <w:rsid w:val="001A47D0"/>
    <w:rsid w:val="001A4989"/>
    <w:rsid w:val="001A4FA6"/>
    <w:rsid w:val="001A548F"/>
    <w:rsid w:val="001A54BA"/>
    <w:rsid w:val="001A5EA2"/>
    <w:rsid w:val="001A631B"/>
    <w:rsid w:val="001A653F"/>
    <w:rsid w:val="001A6646"/>
    <w:rsid w:val="001A74F5"/>
    <w:rsid w:val="001B0625"/>
    <w:rsid w:val="001B0726"/>
    <w:rsid w:val="001B0877"/>
    <w:rsid w:val="001B0F6E"/>
    <w:rsid w:val="001B13C2"/>
    <w:rsid w:val="001B168A"/>
    <w:rsid w:val="001B174A"/>
    <w:rsid w:val="001B1FD0"/>
    <w:rsid w:val="001B2307"/>
    <w:rsid w:val="001B3302"/>
    <w:rsid w:val="001B38CC"/>
    <w:rsid w:val="001B38DC"/>
    <w:rsid w:val="001B4200"/>
    <w:rsid w:val="001B448D"/>
    <w:rsid w:val="001B48AD"/>
    <w:rsid w:val="001B49AE"/>
    <w:rsid w:val="001B5B6E"/>
    <w:rsid w:val="001C014C"/>
    <w:rsid w:val="001C1221"/>
    <w:rsid w:val="001C1D33"/>
    <w:rsid w:val="001C2065"/>
    <w:rsid w:val="001C3B1D"/>
    <w:rsid w:val="001C3D45"/>
    <w:rsid w:val="001C404E"/>
    <w:rsid w:val="001C465D"/>
    <w:rsid w:val="001C4916"/>
    <w:rsid w:val="001C4C9B"/>
    <w:rsid w:val="001C5A21"/>
    <w:rsid w:val="001C5AE3"/>
    <w:rsid w:val="001C6056"/>
    <w:rsid w:val="001C650C"/>
    <w:rsid w:val="001C6D65"/>
    <w:rsid w:val="001C6FC8"/>
    <w:rsid w:val="001C78E4"/>
    <w:rsid w:val="001D07B2"/>
    <w:rsid w:val="001D0C56"/>
    <w:rsid w:val="001D1713"/>
    <w:rsid w:val="001D2ABE"/>
    <w:rsid w:val="001D2EEE"/>
    <w:rsid w:val="001D3396"/>
    <w:rsid w:val="001D389E"/>
    <w:rsid w:val="001D3CFC"/>
    <w:rsid w:val="001D46BA"/>
    <w:rsid w:val="001D4857"/>
    <w:rsid w:val="001D4FE9"/>
    <w:rsid w:val="001D6A27"/>
    <w:rsid w:val="001D6F37"/>
    <w:rsid w:val="001E1E80"/>
    <w:rsid w:val="001E2524"/>
    <w:rsid w:val="001E2CBC"/>
    <w:rsid w:val="001E2EA1"/>
    <w:rsid w:val="001E3DE9"/>
    <w:rsid w:val="001E4235"/>
    <w:rsid w:val="001E447C"/>
    <w:rsid w:val="001E625C"/>
    <w:rsid w:val="001E6663"/>
    <w:rsid w:val="001E685C"/>
    <w:rsid w:val="001E7EC9"/>
    <w:rsid w:val="001F0490"/>
    <w:rsid w:val="001F0C07"/>
    <w:rsid w:val="001F191F"/>
    <w:rsid w:val="001F1A12"/>
    <w:rsid w:val="001F22A5"/>
    <w:rsid w:val="001F2C54"/>
    <w:rsid w:val="001F3027"/>
    <w:rsid w:val="001F4A46"/>
    <w:rsid w:val="001F4C4C"/>
    <w:rsid w:val="001F4F31"/>
    <w:rsid w:val="001F589A"/>
    <w:rsid w:val="001F614F"/>
    <w:rsid w:val="001F63CD"/>
    <w:rsid w:val="001F6A98"/>
    <w:rsid w:val="001F6F87"/>
    <w:rsid w:val="002012DC"/>
    <w:rsid w:val="00201602"/>
    <w:rsid w:val="002016D3"/>
    <w:rsid w:val="00201BCB"/>
    <w:rsid w:val="00201DF0"/>
    <w:rsid w:val="002025DF"/>
    <w:rsid w:val="00202665"/>
    <w:rsid w:val="0020322E"/>
    <w:rsid w:val="002032E0"/>
    <w:rsid w:val="002039B7"/>
    <w:rsid w:val="00203E84"/>
    <w:rsid w:val="00204233"/>
    <w:rsid w:val="00204A60"/>
    <w:rsid w:val="00204E9F"/>
    <w:rsid w:val="0020501E"/>
    <w:rsid w:val="00205DB4"/>
    <w:rsid w:val="00206E76"/>
    <w:rsid w:val="002105D9"/>
    <w:rsid w:val="00210831"/>
    <w:rsid w:val="00210928"/>
    <w:rsid w:val="002115EB"/>
    <w:rsid w:val="00211752"/>
    <w:rsid w:val="00211D1F"/>
    <w:rsid w:val="00212F98"/>
    <w:rsid w:val="00213425"/>
    <w:rsid w:val="00213E97"/>
    <w:rsid w:val="002142C8"/>
    <w:rsid w:val="00215FDC"/>
    <w:rsid w:val="002168AA"/>
    <w:rsid w:val="00216AE5"/>
    <w:rsid w:val="00217C94"/>
    <w:rsid w:val="0022057C"/>
    <w:rsid w:val="002210F3"/>
    <w:rsid w:val="0022131E"/>
    <w:rsid w:val="00221F52"/>
    <w:rsid w:val="00222ACB"/>
    <w:rsid w:val="00222AEA"/>
    <w:rsid w:val="00223A9F"/>
    <w:rsid w:val="00223CEB"/>
    <w:rsid w:val="00223D41"/>
    <w:rsid w:val="00223E08"/>
    <w:rsid w:val="00224601"/>
    <w:rsid w:val="00224D62"/>
    <w:rsid w:val="00224D93"/>
    <w:rsid w:val="0022522F"/>
    <w:rsid w:val="002262C5"/>
    <w:rsid w:val="0022732A"/>
    <w:rsid w:val="00230833"/>
    <w:rsid w:val="00230DAF"/>
    <w:rsid w:val="00230E55"/>
    <w:rsid w:val="00231210"/>
    <w:rsid w:val="0023135C"/>
    <w:rsid w:val="00231913"/>
    <w:rsid w:val="00231DF6"/>
    <w:rsid w:val="00232218"/>
    <w:rsid w:val="00232A29"/>
    <w:rsid w:val="0023306B"/>
    <w:rsid w:val="002331D0"/>
    <w:rsid w:val="002336D8"/>
    <w:rsid w:val="002336FE"/>
    <w:rsid w:val="0023394A"/>
    <w:rsid w:val="002341E7"/>
    <w:rsid w:val="00234453"/>
    <w:rsid w:val="002358F4"/>
    <w:rsid w:val="002409B2"/>
    <w:rsid w:val="00240FF2"/>
    <w:rsid w:val="00241BE4"/>
    <w:rsid w:val="00242249"/>
    <w:rsid w:val="0024327A"/>
    <w:rsid w:val="00243706"/>
    <w:rsid w:val="00244324"/>
    <w:rsid w:val="00244EAA"/>
    <w:rsid w:val="002453A9"/>
    <w:rsid w:val="002454F5"/>
    <w:rsid w:val="0025045F"/>
    <w:rsid w:val="00250583"/>
    <w:rsid w:val="00250608"/>
    <w:rsid w:val="00251003"/>
    <w:rsid w:val="002515AF"/>
    <w:rsid w:val="00251AE7"/>
    <w:rsid w:val="00253CE9"/>
    <w:rsid w:val="00254664"/>
    <w:rsid w:val="00254743"/>
    <w:rsid w:val="002550D6"/>
    <w:rsid w:val="00255517"/>
    <w:rsid w:val="00256A17"/>
    <w:rsid w:val="00256BA9"/>
    <w:rsid w:val="00257A73"/>
    <w:rsid w:val="00257BD0"/>
    <w:rsid w:val="0026002A"/>
    <w:rsid w:val="002610DB"/>
    <w:rsid w:val="0026289B"/>
    <w:rsid w:val="00262B87"/>
    <w:rsid w:val="0026354E"/>
    <w:rsid w:val="002639F8"/>
    <w:rsid w:val="00263F7A"/>
    <w:rsid w:val="0026583A"/>
    <w:rsid w:val="0026668F"/>
    <w:rsid w:val="00266AF3"/>
    <w:rsid w:val="00266BDE"/>
    <w:rsid w:val="00266FDA"/>
    <w:rsid w:val="002672D0"/>
    <w:rsid w:val="002703A0"/>
    <w:rsid w:val="00272A86"/>
    <w:rsid w:val="0027364D"/>
    <w:rsid w:val="00273779"/>
    <w:rsid w:val="00273B2A"/>
    <w:rsid w:val="00273FC9"/>
    <w:rsid w:val="0027430B"/>
    <w:rsid w:val="00274551"/>
    <w:rsid w:val="00274BA5"/>
    <w:rsid w:val="002750C4"/>
    <w:rsid w:val="00276760"/>
    <w:rsid w:val="00276D59"/>
    <w:rsid w:val="002776B8"/>
    <w:rsid w:val="0028021E"/>
    <w:rsid w:val="002805D5"/>
    <w:rsid w:val="002814E9"/>
    <w:rsid w:val="00281929"/>
    <w:rsid w:val="00281AAF"/>
    <w:rsid w:val="00281D28"/>
    <w:rsid w:val="0028367D"/>
    <w:rsid w:val="00283A71"/>
    <w:rsid w:val="00283F20"/>
    <w:rsid w:val="00284B49"/>
    <w:rsid w:val="002855D0"/>
    <w:rsid w:val="00285873"/>
    <w:rsid w:val="002860CE"/>
    <w:rsid w:val="0028676C"/>
    <w:rsid w:val="00286E18"/>
    <w:rsid w:val="002903E9"/>
    <w:rsid w:val="00290608"/>
    <w:rsid w:val="00291380"/>
    <w:rsid w:val="00291600"/>
    <w:rsid w:val="00291F59"/>
    <w:rsid w:val="00292653"/>
    <w:rsid w:val="0029281E"/>
    <w:rsid w:val="00292831"/>
    <w:rsid w:val="00292D53"/>
    <w:rsid w:val="00293012"/>
    <w:rsid w:val="00293925"/>
    <w:rsid w:val="00294A44"/>
    <w:rsid w:val="00295003"/>
    <w:rsid w:val="0029528F"/>
    <w:rsid w:val="002958FE"/>
    <w:rsid w:val="002964CD"/>
    <w:rsid w:val="0029669E"/>
    <w:rsid w:val="00296BE1"/>
    <w:rsid w:val="002975C6"/>
    <w:rsid w:val="00297811"/>
    <w:rsid w:val="00297EA4"/>
    <w:rsid w:val="002A0738"/>
    <w:rsid w:val="002A0785"/>
    <w:rsid w:val="002A17A0"/>
    <w:rsid w:val="002A2020"/>
    <w:rsid w:val="002A2089"/>
    <w:rsid w:val="002A2842"/>
    <w:rsid w:val="002A2B20"/>
    <w:rsid w:val="002A367F"/>
    <w:rsid w:val="002A370D"/>
    <w:rsid w:val="002A3E1A"/>
    <w:rsid w:val="002A42DF"/>
    <w:rsid w:val="002A433D"/>
    <w:rsid w:val="002A4553"/>
    <w:rsid w:val="002A4B89"/>
    <w:rsid w:val="002A54E7"/>
    <w:rsid w:val="002A56C2"/>
    <w:rsid w:val="002A5CCC"/>
    <w:rsid w:val="002A61DD"/>
    <w:rsid w:val="002A6853"/>
    <w:rsid w:val="002A6969"/>
    <w:rsid w:val="002A73B3"/>
    <w:rsid w:val="002B0C97"/>
    <w:rsid w:val="002B14DE"/>
    <w:rsid w:val="002B1918"/>
    <w:rsid w:val="002B2B13"/>
    <w:rsid w:val="002B2BBE"/>
    <w:rsid w:val="002B310C"/>
    <w:rsid w:val="002B330E"/>
    <w:rsid w:val="002B342D"/>
    <w:rsid w:val="002B3833"/>
    <w:rsid w:val="002B3A1A"/>
    <w:rsid w:val="002B42C0"/>
    <w:rsid w:val="002B5236"/>
    <w:rsid w:val="002B598D"/>
    <w:rsid w:val="002B5D36"/>
    <w:rsid w:val="002B6FFE"/>
    <w:rsid w:val="002B79AC"/>
    <w:rsid w:val="002C018D"/>
    <w:rsid w:val="002C20C9"/>
    <w:rsid w:val="002C211E"/>
    <w:rsid w:val="002C3A99"/>
    <w:rsid w:val="002C3ABE"/>
    <w:rsid w:val="002C3E7D"/>
    <w:rsid w:val="002C427C"/>
    <w:rsid w:val="002C4365"/>
    <w:rsid w:val="002C5389"/>
    <w:rsid w:val="002C5F94"/>
    <w:rsid w:val="002C6206"/>
    <w:rsid w:val="002C623C"/>
    <w:rsid w:val="002C6552"/>
    <w:rsid w:val="002C7B4B"/>
    <w:rsid w:val="002C7F26"/>
    <w:rsid w:val="002D34CB"/>
    <w:rsid w:val="002D3A9D"/>
    <w:rsid w:val="002D4229"/>
    <w:rsid w:val="002D4F2D"/>
    <w:rsid w:val="002D5895"/>
    <w:rsid w:val="002D62AA"/>
    <w:rsid w:val="002D6C7B"/>
    <w:rsid w:val="002D6CB5"/>
    <w:rsid w:val="002D7011"/>
    <w:rsid w:val="002D743B"/>
    <w:rsid w:val="002D77E9"/>
    <w:rsid w:val="002D7899"/>
    <w:rsid w:val="002D795D"/>
    <w:rsid w:val="002E06AF"/>
    <w:rsid w:val="002E0D89"/>
    <w:rsid w:val="002E0DBA"/>
    <w:rsid w:val="002E35C9"/>
    <w:rsid w:val="002E3F5B"/>
    <w:rsid w:val="002E415E"/>
    <w:rsid w:val="002E49A8"/>
    <w:rsid w:val="002E4ECA"/>
    <w:rsid w:val="002E5814"/>
    <w:rsid w:val="002E5F83"/>
    <w:rsid w:val="002E65AA"/>
    <w:rsid w:val="002E6A4F"/>
    <w:rsid w:val="002E6D3E"/>
    <w:rsid w:val="002E72E7"/>
    <w:rsid w:val="002F0018"/>
    <w:rsid w:val="002F046B"/>
    <w:rsid w:val="002F1781"/>
    <w:rsid w:val="002F20DF"/>
    <w:rsid w:val="002F2D73"/>
    <w:rsid w:val="002F36EF"/>
    <w:rsid w:val="002F4480"/>
    <w:rsid w:val="002F472D"/>
    <w:rsid w:val="002F4A13"/>
    <w:rsid w:val="002F4A9C"/>
    <w:rsid w:val="002F4B40"/>
    <w:rsid w:val="002F5592"/>
    <w:rsid w:val="002F591F"/>
    <w:rsid w:val="002F598B"/>
    <w:rsid w:val="002F5AE4"/>
    <w:rsid w:val="002F5B62"/>
    <w:rsid w:val="002F743B"/>
    <w:rsid w:val="002F759B"/>
    <w:rsid w:val="002F7E81"/>
    <w:rsid w:val="002F7F47"/>
    <w:rsid w:val="002F7F9C"/>
    <w:rsid w:val="00300276"/>
    <w:rsid w:val="0030028A"/>
    <w:rsid w:val="003004D2"/>
    <w:rsid w:val="00300A1F"/>
    <w:rsid w:val="00300E5D"/>
    <w:rsid w:val="00302867"/>
    <w:rsid w:val="003028DB"/>
    <w:rsid w:val="003028EE"/>
    <w:rsid w:val="00303271"/>
    <w:rsid w:val="003035D1"/>
    <w:rsid w:val="00304064"/>
    <w:rsid w:val="00304624"/>
    <w:rsid w:val="00304BC5"/>
    <w:rsid w:val="00304F73"/>
    <w:rsid w:val="0030539A"/>
    <w:rsid w:val="00305D96"/>
    <w:rsid w:val="003067CD"/>
    <w:rsid w:val="00307052"/>
    <w:rsid w:val="003071C0"/>
    <w:rsid w:val="00307399"/>
    <w:rsid w:val="00307788"/>
    <w:rsid w:val="00307F37"/>
    <w:rsid w:val="00310775"/>
    <w:rsid w:val="00310B75"/>
    <w:rsid w:val="0031108C"/>
    <w:rsid w:val="00311397"/>
    <w:rsid w:val="0031165C"/>
    <w:rsid w:val="00312674"/>
    <w:rsid w:val="00312C30"/>
    <w:rsid w:val="00312D9F"/>
    <w:rsid w:val="0031377E"/>
    <w:rsid w:val="00313814"/>
    <w:rsid w:val="0031393C"/>
    <w:rsid w:val="00313EF7"/>
    <w:rsid w:val="0031436B"/>
    <w:rsid w:val="00314799"/>
    <w:rsid w:val="00314BB7"/>
    <w:rsid w:val="00314FC2"/>
    <w:rsid w:val="00315893"/>
    <w:rsid w:val="00315DAE"/>
    <w:rsid w:val="0031649B"/>
    <w:rsid w:val="003174CC"/>
    <w:rsid w:val="00320AE5"/>
    <w:rsid w:val="003216B6"/>
    <w:rsid w:val="00321DDB"/>
    <w:rsid w:val="00321EA9"/>
    <w:rsid w:val="00322096"/>
    <w:rsid w:val="003220BA"/>
    <w:rsid w:val="00322549"/>
    <w:rsid w:val="0032358B"/>
    <w:rsid w:val="0032460A"/>
    <w:rsid w:val="00324A6A"/>
    <w:rsid w:val="00324F57"/>
    <w:rsid w:val="00325579"/>
    <w:rsid w:val="003257DB"/>
    <w:rsid w:val="003258A2"/>
    <w:rsid w:val="00326047"/>
    <w:rsid w:val="003261E4"/>
    <w:rsid w:val="00327178"/>
    <w:rsid w:val="003276A5"/>
    <w:rsid w:val="00327EDE"/>
    <w:rsid w:val="0033019A"/>
    <w:rsid w:val="00330AD5"/>
    <w:rsid w:val="0033122B"/>
    <w:rsid w:val="00332D9C"/>
    <w:rsid w:val="003334F7"/>
    <w:rsid w:val="003339FC"/>
    <w:rsid w:val="00333B42"/>
    <w:rsid w:val="003341F3"/>
    <w:rsid w:val="0033423D"/>
    <w:rsid w:val="0033532D"/>
    <w:rsid w:val="003353C1"/>
    <w:rsid w:val="00335A46"/>
    <w:rsid w:val="00335EE6"/>
    <w:rsid w:val="00335F90"/>
    <w:rsid w:val="0033622D"/>
    <w:rsid w:val="00340543"/>
    <w:rsid w:val="00340F8A"/>
    <w:rsid w:val="00341196"/>
    <w:rsid w:val="003415D9"/>
    <w:rsid w:val="00341E50"/>
    <w:rsid w:val="003429DD"/>
    <w:rsid w:val="00342B1C"/>
    <w:rsid w:val="00342FDB"/>
    <w:rsid w:val="003433F0"/>
    <w:rsid w:val="003439F3"/>
    <w:rsid w:val="00343A24"/>
    <w:rsid w:val="00344443"/>
    <w:rsid w:val="00344AEE"/>
    <w:rsid w:val="00345668"/>
    <w:rsid w:val="003456FC"/>
    <w:rsid w:val="00345ECF"/>
    <w:rsid w:val="003468BE"/>
    <w:rsid w:val="00346C6F"/>
    <w:rsid w:val="00346FC1"/>
    <w:rsid w:val="00346FE3"/>
    <w:rsid w:val="0034780B"/>
    <w:rsid w:val="00350D7A"/>
    <w:rsid w:val="00351879"/>
    <w:rsid w:val="00351CE3"/>
    <w:rsid w:val="00351D51"/>
    <w:rsid w:val="003521FF"/>
    <w:rsid w:val="00352A7E"/>
    <w:rsid w:val="00353466"/>
    <w:rsid w:val="00353B5B"/>
    <w:rsid w:val="00354EF6"/>
    <w:rsid w:val="003555E5"/>
    <w:rsid w:val="00355780"/>
    <w:rsid w:val="00355E12"/>
    <w:rsid w:val="00355EF2"/>
    <w:rsid w:val="0035644D"/>
    <w:rsid w:val="003568F6"/>
    <w:rsid w:val="00356B02"/>
    <w:rsid w:val="0035741A"/>
    <w:rsid w:val="00360533"/>
    <w:rsid w:val="003609FB"/>
    <w:rsid w:val="00360B5B"/>
    <w:rsid w:val="0036115E"/>
    <w:rsid w:val="00361663"/>
    <w:rsid w:val="00361E59"/>
    <w:rsid w:val="00361E99"/>
    <w:rsid w:val="003625F4"/>
    <w:rsid w:val="00362C2D"/>
    <w:rsid w:val="0036379F"/>
    <w:rsid w:val="0036448C"/>
    <w:rsid w:val="00364A74"/>
    <w:rsid w:val="003651B6"/>
    <w:rsid w:val="00366B65"/>
    <w:rsid w:val="003670E2"/>
    <w:rsid w:val="00371DCC"/>
    <w:rsid w:val="00372B3C"/>
    <w:rsid w:val="00374B7E"/>
    <w:rsid w:val="00376417"/>
    <w:rsid w:val="003806BF"/>
    <w:rsid w:val="003807D9"/>
    <w:rsid w:val="00380A46"/>
    <w:rsid w:val="0038262D"/>
    <w:rsid w:val="0038307C"/>
    <w:rsid w:val="003830B8"/>
    <w:rsid w:val="0038357B"/>
    <w:rsid w:val="00383676"/>
    <w:rsid w:val="003838BA"/>
    <w:rsid w:val="00383A42"/>
    <w:rsid w:val="00383FEC"/>
    <w:rsid w:val="00384683"/>
    <w:rsid w:val="00384759"/>
    <w:rsid w:val="00384883"/>
    <w:rsid w:val="00385568"/>
    <w:rsid w:val="0038592C"/>
    <w:rsid w:val="00386C67"/>
    <w:rsid w:val="003878D3"/>
    <w:rsid w:val="0039033D"/>
    <w:rsid w:val="0039052B"/>
    <w:rsid w:val="003909C0"/>
    <w:rsid w:val="00390E8B"/>
    <w:rsid w:val="00390FC7"/>
    <w:rsid w:val="003942FC"/>
    <w:rsid w:val="003943EF"/>
    <w:rsid w:val="00395A6D"/>
    <w:rsid w:val="00396276"/>
    <w:rsid w:val="00396F7D"/>
    <w:rsid w:val="0039710E"/>
    <w:rsid w:val="003971E2"/>
    <w:rsid w:val="00397BAB"/>
    <w:rsid w:val="003A00D9"/>
    <w:rsid w:val="003A00F3"/>
    <w:rsid w:val="003A0F6C"/>
    <w:rsid w:val="003A1932"/>
    <w:rsid w:val="003A2683"/>
    <w:rsid w:val="003A2A07"/>
    <w:rsid w:val="003A3518"/>
    <w:rsid w:val="003A625D"/>
    <w:rsid w:val="003A7728"/>
    <w:rsid w:val="003A77BA"/>
    <w:rsid w:val="003A79F7"/>
    <w:rsid w:val="003A7CBE"/>
    <w:rsid w:val="003B0F86"/>
    <w:rsid w:val="003B11B5"/>
    <w:rsid w:val="003B1551"/>
    <w:rsid w:val="003B22D5"/>
    <w:rsid w:val="003B2D64"/>
    <w:rsid w:val="003B32F2"/>
    <w:rsid w:val="003B36EA"/>
    <w:rsid w:val="003B4010"/>
    <w:rsid w:val="003B54F6"/>
    <w:rsid w:val="003B55C7"/>
    <w:rsid w:val="003B5823"/>
    <w:rsid w:val="003B5824"/>
    <w:rsid w:val="003B5B0C"/>
    <w:rsid w:val="003B5CD6"/>
    <w:rsid w:val="003B6488"/>
    <w:rsid w:val="003B66CD"/>
    <w:rsid w:val="003B7899"/>
    <w:rsid w:val="003C020D"/>
    <w:rsid w:val="003C0DBD"/>
    <w:rsid w:val="003C1C0F"/>
    <w:rsid w:val="003C2F70"/>
    <w:rsid w:val="003C48BA"/>
    <w:rsid w:val="003C5714"/>
    <w:rsid w:val="003C57BC"/>
    <w:rsid w:val="003C5BFA"/>
    <w:rsid w:val="003C5CB2"/>
    <w:rsid w:val="003C5E4D"/>
    <w:rsid w:val="003C6325"/>
    <w:rsid w:val="003C737D"/>
    <w:rsid w:val="003D09CD"/>
    <w:rsid w:val="003D18DC"/>
    <w:rsid w:val="003D485D"/>
    <w:rsid w:val="003D4A14"/>
    <w:rsid w:val="003D4BAD"/>
    <w:rsid w:val="003D4F72"/>
    <w:rsid w:val="003D5836"/>
    <w:rsid w:val="003D588D"/>
    <w:rsid w:val="003D5962"/>
    <w:rsid w:val="003D61AA"/>
    <w:rsid w:val="003D6E48"/>
    <w:rsid w:val="003D6EF2"/>
    <w:rsid w:val="003D6F8D"/>
    <w:rsid w:val="003D7554"/>
    <w:rsid w:val="003E099D"/>
    <w:rsid w:val="003E0C42"/>
    <w:rsid w:val="003E0E91"/>
    <w:rsid w:val="003E1894"/>
    <w:rsid w:val="003E2908"/>
    <w:rsid w:val="003E2B8F"/>
    <w:rsid w:val="003E2C47"/>
    <w:rsid w:val="003E2FEE"/>
    <w:rsid w:val="003E3E6F"/>
    <w:rsid w:val="003E511E"/>
    <w:rsid w:val="003E5BE2"/>
    <w:rsid w:val="003F01BC"/>
    <w:rsid w:val="003F03D3"/>
    <w:rsid w:val="003F083A"/>
    <w:rsid w:val="003F095E"/>
    <w:rsid w:val="003F1D5C"/>
    <w:rsid w:val="003F20A0"/>
    <w:rsid w:val="003F245E"/>
    <w:rsid w:val="003F2621"/>
    <w:rsid w:val="003F3595"/>
    <w:rsid w:val="003F3678"/>
    <w:rsid w:val="003F41CD"/>
    <w:rsid w:val="003F48CC"/>
    <w:rsid w:val="003F583A"/>
    <w:rsid w:val="003F74AB"/>
    <w:rsid w:val="003F79BE"/>
    <w:rsid w:val="003F7D4F"/>
    <w:rsid w:val="00400509"/>
    <w:rsid w:val="00400A3C"/>
    <w:rsid w:val="004012EF"/>
    <w:rsid w:val="00401DFD"/>
    <w:rsid w:val="004025BA"/>
    <w:rsid w:val="004036C0"/>
    <w:rsid w:val="00403D55"/>
    <w:rsid w:val="004044FF"/>
    <w:rsid w:val="00405AE9"/>
    <w:rsid w:val="0040770F"/>
    <w:rsid w:val="004115FF"/>
    <w:rsid w:val="00411DAE"/>
    <w:rsid w:val="004131A8"/>
    <w:rsid w:val="0041339A"/>
    <w:rsid w:val="004151C3"/>
    <w:rsid w:val="004154BF"/>
    <w:rsid w:val="004156BC"/>
    <w:rsid w:val="004168D9"/>
    <w:rsid w:val="00416930"/>
    <w:rsid w:val="00416F1B"/>
    <w:rsid w:val="00416F60"/>
    <w:rsid w:val="0041794F"/>
    <w:rsid w:val="00417E7D"/>
    <w:rsid w:val="00421AF1"/>
    <w:rsid w:val="00422442"/>
    <w:rsid w:val="00422B98"/>
    <w:rsid w:val="00422CB6"/>
    <w:rsid w:val="00423B74"/>
    <w:rsid w:val="004244E2"/>
    <w:rsid w:val="00424FBE"/>
    <w:rsid w:val="0042598B"/>
    <w:rsid w:val="004279FE"/>
    <w:rsid w:val="00427C34"/>
    <w:rsid w:val="0043004F"/>
    <w:rsid w:val="004302AA"/>
    <w:rsid w:val="004311B1"/>
    <w:rsid w:val="00431B99"/>
    <w:rsid w:val="00431E63"/>
    <w:rsid w:val="004320EF"/>
    <w:rsid w:val="0043367B"/>
    <w:rsid w:val="00433926"/>
    <w:rsid w:val="004339FD"/>
    <w:rsid w:val="0043429B"/>
    <w:rsid w:val="004345FA"/>
    <w:rsid w:val="00434C36"/>
    <w:rsid w:val="0043501E"/>
    <w:rsid w:val="004355A3"/>
    <w:rsid w:val="00435ABA"/>
    <w:rsid w:val="00436A12"/>
    <w:rsid w:val="00436B2B"/>
    <w:rsid w:val="00436DC4"/>
    <w:rsid w:val="004370F9"/>
    <w:rsid w:val="0043770A"/>
    <w:rsid w:val="00437AA2"/>
    <w:rsid w:val="00437F19"/>
    <w:rsid w:val="0044099A"/>
    <w:rsid w:val="00440BE8"/>
    <w:rsid w:val="00440F4B"/>
    <w:rsid w:val="004410F3"/>
    <w:rsid w:val="00441F1D"/>
    <w:rsid w:val="00442CC6"/>
    <w:rsid w:val="00443449"/>
    <w:rsid w:val="00443664"/>
    <w:rsid w:val="00443B44"/>
    <w:rsid w:val="00444553"/>
    <w:rsid w:val="004459B2"/>
    <w:rsid w:val="00445B23"/>
    <w:rsid w:val="00445DA3"/>
    <w:rsid w:val="00445FA8"/>
    <w:rsid w:val="00446057"/>
    <w:rsid w:val="0044661F"/>
    <w:rsid w:val="00446BD3"/>
    <w:rsid w:val="00447D2A"/>
    <w:rsid w:val="0045059C"/>
    <w:rsid w:val="00450FAE"/>
    <w:rsid w:val="0045148B"/>
    <w:rsid w:val="00452295"/>
    <w:rsid w:val="00452DC7"/>
    <w:rsid w:val="004533AC"/>
    <w:rsid w:val="00453FC0"/>
    <w:rsid w:val="0045427E"/>
    <w:rsid w:val="00455BD6"/>
    <w:rsid w:val="00455BE9"/>
    <w:rsid w:val="00455CB9"/>
    <w:rsid w:val="00455F3B"/>
    <w:rsid w:val="00456DD9"/>
    <w:rsid w:val="004574D9"/>
    <w:rsid w:val="00460CC0"/>
    <w:rsid w:val="0046101A"/>
    <w:rsid w:val="0046154A"/>
    <w:rsid w:val="00461704"/>
    <w:rsid w:val="00461A93"/>
    <w:rsid w:val="00462BD5"/>
    <w:rsid w:val="00466637"/>
    <w:rsid w:val="00467329"/>
    <w:rsid w:val="00467438"/>
    <w:rsid w:val="00470593"/>
    <w:rsid w:val="00471C55"/>
    <w:rsid w:val="00471F27"/>
    <w:rsid w:val="0047215B"/>
    <w:rsid w:val="00472345"/>
    <w:rsid w:val="00472C81"/>
    <w:rsid w:val="0047397C"/>
    <w:rsid w:val="00473BF0"/>
    <w:rsid w:val="00473C84"/>
    <w:rsid w:val="00474E7B"/>
    <w:rsid w:val="0047570E"/>
    <w:rsid w:val="0047623B"/>
    <w:rsid w:val="004769F8"/>
    <w:rsid w:val="00476CAA"/>
    <w:rsid w:val="00476E09"/>
    <w:rsid w:val="00476F39"/>
    <w:rsid w:val="00477397"/>
    <w:rsid w:val="0047776E"/>
    <w:rsid w:val="00480C18"/>
    <w:rsid w:val="004813D7"/>
    <w:rsid w:val="004813F0"/>
    <w:rsid w:val="00481508"/>
    <w:rsid w:val="00482A16"/>
    <w:rsid w:val="0048366E"/>
    <w:rsid w:val="00484348"/>
    <w:rsid w:val="00484FC9"/>
    <w:rsid w:val="00485904"/>
    <w:rsid w:val="004863A3"/>
    <w:rsid w:val="004866AC"/>
    <w:rsid w:val="0048691D"/>
    <w:rsid w:val="00490F81"/>
    <w:rsid w:val="00491731"/>
    <w:rsid w:val="0049178F"/>
    <w:rsid w:val="004920D6"/>
    <w:rsid w:val="0049283E"/>
    <w:rsid w:val="00492A08"/>
    <w:rsid w:val="00492A2A"/>
    <w:rsid w:val="00493352"/>
    <w:rsid w:val="00493498"/>
    <w:rsid w:val="00495289"/>
    <w:rsid w:val="0049623B"/>
    <w:rsid w:val="00496377"/>
    <w:rsid w:val="0049684E"/>
    <w:rsid w:val="00496C55"/>
    <w:rsid w:val="0049734E"/>
    <w:rsid w:val="004A004E"/>
    <w:rsid w:val="004A05E2"/>
    <w:rsid w:val="004A06D9"/>
    <w:rsid w:val="004A1BCB"/>
    <w:rsid w:val="004A1C9F"/>
    <w:rsid w:val="004A20B9"/>
    <w:rsid w:val="004A3091"/>
    <w:rsid w:val="004A446A"/>
    <w:rsid w:val="004A44FC"/>
    <w:rsid w:val="004A50AB"/>
    <w:rsid w:val="004A522F"/>
    <w:rsid w:val="004A53E8"/>
    <w:rsid w:val="004A5949"/>
    <w:rsid w:val="004A62FF"/>
    <w:rsid w:val="004A660C"/>
    <w:rsid w:val="004B01B5"/>
    <w:rsid w:val="004B1E5B"/>
    <w:rsid w:val="004B2543"/>
    <w:rsid w:val="004B25B6"/>
    <w:rsid w:val="004B3B84"/>
    <w:rsid w:val="004B45F5"/>
    <w:rsid w:val="004B4DB1"/>
    <w:rsid w:val="004B536A"/>
    <w:rsid w:val="004B55C3"/>
    <w:rsid w:val="004B63C6"/>
    <w:rsid w:val="004B7F76"/>
    <w:rsid w:val="004C0502"/>
    <w:rsid w:val="004C0E13"/>
    <w:rsid w:val="004C1E50"/>
    <w:rsid w:val="004C23B8"/>
    <w:rsid w:val="004C39B7"/>
    <w:rsid w:val="004C3D4E"/>
    <w:rsid w:val="004C4C43"/>
    <w:rsid w:val="004C56A3"/>
    <w:rsid w:val="004C56ED"/>
    <w:rsid w:val="004C6D4D"/>
    <w:rsid w:val="004C6F58"/>
    <w:rsid w:val="004C6FF0"/>
    <w:rsid w:val="004C7881"/>
    <w:rsid w:val="004C7BC1"/>
    <w:rsid w:val="004D1D42"/>
    <w:rsid w:val="004D1DFE"/>
    <w:rsid w:val="004D2792"/>
    <w:rsid w:val="004D2D58"/>
    <w:rsid w:val="004D3406"/>
    <w:rsid w:val="004D392E"/>
    <w:rsid w:val="004D3F3F"/>
    <w:rsid w:val="004D4A7A"/>
    <w:rsid w:val="004D522F"/>
    <w:rsid w:val="004D551A"/>
    <w:rsid w:val="004D5CA8"/>
    <w:rsid w:val="004D5EF4"/>
    <w:rsid w:val="004D6BEE"/>
    <w:rsid w:val="004D6C8B"/>
    <w:rsid w:val="004D6C95"/>
    <w:rsid w:val="004D6CFB"/>
    <w:rsid w:val="004D7555"/>
    <w:rsid w:val="004D76B1"/>
    <w:rsid w:val="004D7F51"/>
    <w:rsid w:val="004E09F2"/>
    <w:rsid w:val="004E118C"/>
    <w:rsid w:val="004E311D"/>
    <w:rsid w:val="004E36D0"/>
    <w:rsid w:val="004E52C9"/>
    <w:rsid w:val="004E5477"/>
    <w:rsid w:val="004E63AE"/>
    <w:rsid w:val="004E683F"/>
    <w:rsid w:val="004E7246"/>
    <w:rsid w:val="004E7CE0"/>
    <w:rsid w:val="004F093D"/>
    <w:rsid w:val="004F0BD2"/>
    <w:rsid w:val="004F11D9"/>
    <w:rsid w:val="004F18FE"/>
    <w:rsid w:val="004F2335"/>
    <w:rsid w:val="004F283B"/>
    <w:rsid w:val="004F2EB9"/>
    <w:rsid w:val="004F30A5"/>
    <w:rsid w:val="004F33BC"/>
    <w:rsid w:val="004F4163"/>
    <w:rsid w:val="004F4371"/>
    <w:rsid w:val="004F4EC6"/>
    <w:rsid w:val="004F54B2"/>
    <w:rsid w:val="004F593F"/>
    <w:rsid w:val="004F73D8"/>
    <w:rsid w:val="004F7EE3"/>
    <w:rsid w:val="005014B7"/>
    <w:rsid w:val="00501812"/>
    <w:rsid w:val="00501ACE"/>
    <w:rsid w:val="0050248B"/>
    <w:rsid w:val="005027BF"/>
    <w:rsid w:val="00502823"/>
    <w:rsid w:val="00503D00"/>
    <w:rsid w:val="00505019"/>
    <w:rsid w:val="00505FB5"/>
    <w:rsid w:val="00507A36"/>
    <w:rsid w:val="00507D56"/>
    <w:rsid w:val="005103EF"/>
    <w:rsid w:val="00511C8F"/>
    <w:rsid w:val="00511EFA"/>
    <w:rsid w:val="005120D9"/>
    <w:rsid w:val="00512158"/>
    <w:rsid w:val="005123C1"/>
    <w:rsid w:val="00512554"/>
    <w:rsid w:val="00512F8E"/>
    <w:rsid w:val="005134D8"/>
    <w:rsid w:val="00513601"/>
    <w:rsid w:val="00513683"/>
    <w:rsid w:val="005137D7"/>
    <w:rsid w:val="0051481D"/>
    <w:rsid w:val="00514893"/>
    <w:rsid w:val="005178B0"/>
    <w:rsid w:val="0052062D"/>
    <w:rsid w:val="005208F7"/>
    <w:rsid w:val="005211A8"/>
    <w:rsid w:val="005213CB"/>
    <w:rsid w:val="005221C0"/>
    <w:rsid w:val="0052376D"/>
    <w:rsid w:val="00523E17"/>
    <w:rsid w:val="00523FC8"/>
    <w:rsid w:val="0052403C"/>
    <w:rsid w:val="005248B4"/>
    <w:rsid w:val="00524C7D"/>
    <w:rsid w:val="005253EC"/>
    <w:rsid w:val="00525F5D"/>
    <w:rsid w:val="00526296"/>
    <w:rsid w:val="005267BA"/>
    <w:rsid w:val="00526E8A"/>
    <w:rsid w:val="00526ED9"/>
    <w:rsid w:val="00527AFA"/>
    <w:rsid w:val="00527D19"/>
    <w:rsid w:val="0053129E"/>
    <w:rsid w:val="005312B8"/>
    <w:rsid w:val="005312FE"/>
    <w:rsid w:val="00532EC9"/>
    <w:rsid w:val="0053448D"/>
    <w:rsid w:val="0053494B"/>
    <w:rsid w:val="00534F6D"/>
    <w:rsid w:val="00535149"/>
    <w:rsid w:val="005357C2"/>
    <w:rsid w:val="005361C2"/>
    <w:rsid w:val="005363E2"/>
    <w:rsid w:val="00536EE7"/>
    <w:rsid w:val="00536EF9"/>
    <w:rsid w:val="005377CC"/>
    <w:rsid w:val="005378AF"/>
    <w:rsid w:val="00537F1C"/>
    <w:rsid w:val="005401F2"/>
    <w:rsid w:val="00540290"/>
    <w:rsid w:val="0054251C"/>
    <w:rsid w:val="00543EC8"/>
    <w:rsid w:val="005449FD"/>
    <w:rsid w:val="00544BF3"/>
    <w:rsid w:val="00544E43"/>
    <w:rsid w:val="00544F5C"/>
    <w:rsid w:val="00545025"/>
    <w:rsid w:val="005451B5"/>
    <w:rsid w:val="0055016A"/>
    <w:rsid w:val="00551045"/>
    <w:rsid w:val="00551885"/>
    <w:rsid w:val="00551F4A"/>
    <w:rsid w:val="00552466"/>
    <w:rsid w:val="005531CE"/>
    <w:rsid w:val="00553989"/>
    <w:rsid w:val="005545AF"/>
    <w:rsid w:val="00554743"/>
    <w:rsid w:val="00554C59"/>
    <w:rsid w:val="00555E44"/>
    <w:rsid w:val="005563B9"/>
    <w:rsid w:val="00556477"/>
    <w:rsid w:val="0055672B"/>
    <w:rsid w:val="00556FFE"/>
    <w:rsid w:val="005605DE"/>
    <w:rsid w:val="00560807"/>
    <w:rsid w:val="00560FB0"/>
    <w:rsid w:val="00561908"/>
    <w:rsid w:val="00561B3E"/>
    <w:rsid w:val="00562109"/>
    <w:rsid w:val="005623E6"/>
    <w:rsid w:val="005638D0"/>
    <w:rsid w:val="00564C32"/>
    <w:rsid w:val="00565683"/>
    <w:rsid w:val="00565E2D"/>
    <w:rsid w:val="00566C9E"/>
    <w:rsid w:val="005670C5"/>
    <w:rsid w:val="00567819"/>
    <w:rsid w:val="00567B9F"/>
    <w:rsid w:val="00570063"/>
    <w:rsid w:val="00570245"/>
    <w:rsid w:val="00570579"/>
    <w:rsid w:val="00570C8D"/>
    <w:rsid w:val="00570CFD"/>
    <w:rsid w:val="005712A3"/>
    <w:rsid w:val="005719DD"/>
    <w:rsid w:val="00572703"/>
    <w:rsid w:val="00572E37"/>
    <w:rsid w:val="00572F44"/>
    <w:rsid w:val="00573260"/>
    <w:rsid w:val="005737AB"/>
    <w:rsid w:val="00573B9B"/>
    <w:rsid w:val="00573E55"/>
    <w:rsid w:val="005749E6"/>
    <w:rsid w:val="00575150"/>
    <w:rsid w:val="005754EA"/>
    <w:rsid w:val="00575782"/>
    <w:rsid w:val="00576419"/>
    <w:rsid w:val="0057642E"/>
    <w:rsid w:val="00576D31"/>
    <w:rsid w:val="005775BC"/>
    <w:rsid w:val="00580A08"/>
    <w:rsid w:val="00580B2D"/>
    <w:rsid w:val="00580F35"/>
    <w:rsid w:val="005812C0"/>
    <w:rsid w:val="0058135E"/>
    <w:rsid w:val="00581D77"/>
    <w:rsid w:val="005820A3"/>
    <w:rsid w:val="00583B92"/>
    <w:rsid w:val="00583CF1"/>
    <w:rsid w:val="00583D7F"/>
    <w:rsid w:val="00584505"/>
    <w:rsid w:val="00587E07"/>
    <w:rsid w:val="00591024"/>
    <w:rsid w:val="00591178"/>
    <w:rsid w:val="005915A6"/>
    <w:rsid w:val="005915F5"/>
    <w:rsid w:val="00591842"/>
    <w:rsid w:val="00591A50"/>
    <w:rsid w:val="00591F1C"/>
    <w:rsid w:val="0059235C"/>
    <w:rsid w:val="00592C34"/>
    <w:rsid w:val="00594448"/>
    <w:rsid w:val="00594574"/>
    <w:rsid w:val="00596CAB"/>
    <w:rsid w:val="005973A9"/>
    <w:rsid w:val="00597696"/>
    <w:rsid w:val="00597736"/>
    <w:rsid w:val="005978E3"/>
    <w:rsid w:val="005A094E"/>
    <w:rsid w:val="005A0A9B"/>
    <w:rsid w:val="005A121A"/>
    <w:rsid w:val="005A180D"/>
    <w:rsid w:val="005A2199"/>
    <w:rsid w:val="005A26D7"/>
    <w:rsid w:val="005A2D08"/>
    <w:rsid w:val="005A36A3"/>
    <w:rsid w:val="005A37AE"/>
    <w:rsid w:val="005A3E6E"/>
    <w:rsid w:val="005A4097"/>
    <w:rsid w:val="005A4E9B"/>
    <w:rsid w:val="005A4F72"/>
    <w:rsid w:val="005A5483"/>
    <w:rsid w:val="005A653F"/>
    <w:rsid w:val="005A6E3F"/>
    <w:rsid w:val="005A7A00"/>
    <w:rsid w:val="005A7AE1"/>
    <w:rsid w:val="005B0A8F"/>
    <w:rsid w:val="005B0CA7"/>
    <w:rsid w:val="005B2F62"/>
    <w:rsid w:val="005B360A"/>
    <w:rsid w:val="005B3825"/>
    <w:rsid w:val="005B3D9F"/>
    <w:rsid w:val="005B4164"/>
    <w:rsid w:val="005B4528"/>
    <w:rsid w:val="005B48AD"/>
    <w:rsid w:val="005B51F6"/>
    <w:rsid w:val="005B670C"/>
    <w:rsid w:val="005B6A72"/>
    <w:rsid w:val="005B6ACB"/>
    <w:rsid w:val="005B6E90"/>
    <w:rsid w:val="005B76A5"/>
    <w:rsid w:val="005B781E"/>
    <w:rsid w:val="005C024B"/>
    <w:rsid w:val="005C03A2"/>
    <w:rsid w:val="005C040B"/>
    <w:rsid w:val="005C12A8"/>
    <w:rsid w:val="005C12C1"/>
    <w:rsid w:val="005C2049"/>
    <w:rsid w:val="005C308F"/>
    <w:rsid w:val="005C353B"/>
    <w:rsid w:val="005C3613"/>
    <w:rsid w:val="005C38FC"/>
    <w:rsid w:val="005C3A08"/>
    <w:rsid w:val="005C3BCF"/>
    <w:rsid w:val="005C3CBF"/>
    <w:rsid w:val="005C4642"/>
    <w:rsid w:val="005C60FF"/>
    <w:rsid w:val="005C6C81"/>
    <w:rsid w:val="005C6D5E"/>
    <w:rsid w:val="005C7E9E"/>
    <w:rsid w:val="005D0668"/>
    <w:rsid w:val="005D06E5"/>
    <w:rsid w:val="005D0986"/>
    <w:rsid w:val="005D0D24"/>
    <w:rsid w:val="005D1D64"/>
    <w:rsid w:val="005D3E84"/>
    <w:rsid w:val="005D4230"/>
    <w:rsid w:val="005D5137"/>
    <w:rsid w:val="005D60AE"/>
    <w:rsid w:val="005D6E8B"/>
    <w:rsid w:val="005D7008"/>
    <w:rsid w:val="005D739F"/>
    <w:rsid w:val="005D7623"/>
    <w:rsid w:val="005D7CB8"/>
    <w:rsid w:val="005E0BD0"/>
    <w:rsid w:val="005E0F97"/>
    <w:rsid w:val="005E12E5"/>
    <w:rsid w:val="005E19C3"/>
    <w:rsid w:val="005E1A4C"/>
    <w:rsid w:val="005E1B89"/>
    <w:rsid w:val="005E2221"/>
    <w:rsid w:val="005E2355"/>
    <w:rsid w:val="005E29F4"/>
    <w:rsid w:val="005E30D7"/>
    <w:rsid w:val="005E38E1"/>
    <w:rsid w:val="005E50EC"/>
    <w:rsid w:val="005E56E7"/>
    <w:rsid w:val="005E58D8"/>
    <w:rsid w:val="005E59DA"/>
    <w:rsid w:val="005E63DB"/>
    <w:rsid w:val="005E6C9C"/>
    <w:rsid w:val="005E74BD"/>
    <w:rsid w:val="005F0135"/>
    <w:rsid w:val="005F0C8D"/>
    <w:rsid w:val="005F2449"/>
    <w:rsid w:val="005F372E"/>
    <w:rsid w:val="005F5BA0"/>
    <w:rsid w:val="005F630C"/>
    <w:rsid w:val="005F69DE"/>
    <w:rsid w:val="005F6D19"/>
    <w:rsid w:val="005F7CE8"/>
    <w:rsid w:val="00600182"/>
    <w:rsid w:val="006004A0"/>
    <w:rsid w:val="006004F0"/>
    <w:rsid w:val="00600AA9"/>
    <w:rsid w:val="00600ACB"/>
    <w:rsid w:val="006011F6"/>
    <w:rsid w:val="00601536"/>
    <w:rsid w:val="0060179C"/>
    <w:rsid w:val="0060219D"/>
    <w:rsid w:val="00602284"/>
    <w:rsid w:val="006030B7"/>
    <w:rsid w:val="00603377"/>
    <w:rsid w:val="00603D74"/>
    <w:rsid w:val="00603EFF"/>
    <w:rsid w:val="006043D1"/>
    <w:rsid w:val="00604607"/>
    <w:rsid w:val="00605025"/>
    <w:rsid w:val="00605336"/>
    <w:rsid w:val="00605635"/>
    <w:rsid w:val="00605B36"/>
    <w:rsid w:val="006062C0"/>
    <w:rsid w:val="00606A62"/>
    <w:rsid w:val="0060741A"/>
    <w:rsid w:val="00607A8C"/>
    <w:rsid w:val="006100A7"/>
    <w:rsid w:val="0061105D"/>
    <w:rsid w:val="00611190"/>
    <w:rsid w:val="0061122C"/>
    <w:rsid w:val="00611414"/>
    <w:rsid w:val="006118B4"/>
    <w:rsid w:val="00611B8E"/>
    <w:rsid w:val="00612607"/>
    <w:rsid w:val="006142E9"/>
    <w:rsid w:val="00615741"/>
    <w:rsid w:val="00615859"/>
    <w:rsid w:val="00615C91"/>
    <w:rsid w:val="006162DF"/>
    <w:rsid w:val="00616893"/>
    <w:rsid w:val="0061773C"/>
    <w:rsid w:val="006207AC"/>
    <w:rsid w:val="00620A00"/>
    <w:rsid w:val="00620F35"/>
    <w:rsid w:val="006213EF"/>
    <w:rsid w:val="006222B9"/>
    <w:rsid w:val="006226FA"/>
    <w:rsid w:val="00622990"/>
    <w:rsid w:val="00622A32"/>
    <w:rsid w:val="00622AD8"/>
    <w:rsid w:val="00623444"/>
    <w:rsid w:val="00623C96"/>
    <w:rsid w:val="0062668E"/>
    <w:rsid w:val="00627DAE"/>
    <w:rsid w:val="00627EB6"/>
    <w:rsid w:val="006301FF"/>
    <w:rsid w:val="00631B0F"/>
    <w:rsid w:val="0063205C"/>
    <w:rsid w:val="006324A3"/>
    <w:rsid w:val="00632A09"/>
    <w:rsid w:val="00632F0B"/>
    <w:rsid w:val="006334B0"/>
    <w:rsid w:val="00634512"/>
    <w:rsid w:val="00635046"/>
    <w:rsid w:val="006354DB"/>
    <w:rsid w:val="00635633"/>
    <w:rsid w:val="006362BD"/>
    <w:rsid w:val="006369DF"/>
    <w:rsid w:val="00636A25"/>
    <w:rsid w:val="00636D14"/>
    <w:rsid w:val="00637453"/>
    <w:rsid w:val="006374E6"/>
    <w:rsid w:val="006406BD"/>
    <w:rsid w:val="00640B1A"/>
    <w:rsid w:val="00640CAA"/>
    <w:rsid w:val="00641388"/>
    <w:rsid w:val="0064151C"/>
    <w:rsid w:val="00641BCB"/>
    <w:rsid w:val="00642093"/>
    <w:rsid w:val="00642B7C"/>
    <w:rsid w:val="00643785"/>
    <w:rsid w:val="006450C9"/>
    <w:rsid w:val="00645492"/>
    <w:rsid w:val="00646143"/>
    <w:rsid w:val="00646296"/>
    <w:rsid w:val="006467A5"/>
    <w:rsid w:val="00647524"/>
    <w:rsid w:val="0064766F"/>
    <w:rsid w:val="006503EA"/>
    <w:rsid w:val="00651075"/>
    <w:rsid w:val="00651EBB"/>
    <w:rsid w:val="00652041"/>
    <w:rsid w:val="00653155"/>
    <w:rsid w:val="00653C3F"/>
    <w:rsid w:val="00653CE2"/>
    <w:rsid w:val="00654477"/>
    <w:rsid w:val="00654BCA"/>
    <w:rsid w:val="00656660"/>
    <w:rsid w:val="00656669"/>
    <w:rsid w:val="00656908"/>
    <w:rsid w:val="0065695B"/>
    <w:rsid w:val="00656A83"/>
    <w:rsid w:val="00656C55"/>
    <w:rsid w:val="00656DC4"/>
    <w:rsid w:val="00656F74"/>
    <w:rsid w:val="00657869"/>
    <w:rsid w:val="00657BA7"/>
    <w:rsid w:val="006602DC"/>
    <w:rsid w:val="0066280E"/>
    <w:rsid w:val="00664AE9"/>
    <w:rsid w:val="00664D9D"/>
    <w:rsid w:val="006657F6"/>
    <w:rsid w:val="00666119"/>
    <w:rsid w:val="00666296"/>
    <w:rsid w:val="00666FF0"/>
    <w:rsid w:val="0067293D"/>
    <w:rsid w:val="0067420D"/>
    <w:rsid w:val="0067476C"/>
    <w:rsid w:val="00674A94"/>
    <w:rsid w:val="006751B3"/>
    <w:rsid w:val="00675CC5"/>
    <w:rsid w:val="00676036"/>
    <w:rsid w:val="00676169"/>
    <w:rsid w:val="0067628B"/>
    <w:rsid w:val="00676508"/>
    <w:rsid w:val="00677194"/>
    <w:rsid w:val="006801FA"/>
    <w:rsid w:val="00680D5D"/>
    <w:rsid w:val="0068104A"/>
    <w:rsid w:val="0068122B"/>
    <w:rsid w:val="006812B5"/>
    <w:rsid w:val="0068142D"/>
    <w:rsid w:val="00682241"/>
    <w:rsid w:val="006826BD"/>
    <w:rsid w:val="00682C9B"/>
    <w:rsid w:val="00686C1F"/>
    <w:rsid w:val="006872B8"/>
    <w:rsid w:val="00690D13"/>
    <w:rsid w:val="00690E5A"/>
    <w:rsid w:val="006912E9"/>
    <w:rsid w:val="00691D7F"/>
    <w:rsid w:val="0069296E"/>
    <w:rsid w:val="006930D9"/>
    <w:rsid w:val="00694748"/>
    <w:rsid w:val="00696331"/>
    <w:rsid w:val="00696A4A"/>
    <w:rsid w:val="00696CCF"/>
    <w:rsid w:val="00697617"/>
    <w:rsid w:val="00697F7A"/>
    <w:rsid w:val="006A0714"/>
    <w:rsid w:val="006A0821"/>
    <w:rsid w:val="006A0B47"/>
    <w:rsid w:val="006A0ED6"/>
    <w:rsid w:val="006A1303"/>
    <w:rsid w:val="006A2A46"/>
    <w:rsid w:val="006A32E7"/>
    <w:rsid w:val="006A372B"/>
    <w:rsid w:val="006A49EB"/>
    <w:rsid w:val="006A4EB6"/>
    <w:rsid w:val="006A5C8D"/>
    <w:rsid w:val="006A6A32"/>
    <w:rsid w:val="006A7AC2"/>
    <w:rsid w:val="006B0283"/>
    <w:rsid w:val="006B0A8F"/>
    <w:rsid w:val="006B0B40"/>
    <w:rsid w:val="006B0B88"/>
    <w:rsid w:val="006B11A9"/>
    <w:rsid w:val="006B1B74"/>
    <w:rsid w:val="006B1CB4"/>
    <w:rsid w:val="006B2229"/>
    <w:rsid w:val="006B2AB7"/>
    <w:rsid w:val="006B313C"/>
    <w:rsid w:val="006B32D8"/>
    <w:rsid w:val="006B345E"/>
    <w:rsid w:val="006B3639"/>
    <w:rsid w:val="006B371A"/>
    <w:rsid w:val="006B41E6"/>
    <w:rsid w:val="006B48B3"/>
    <w:rsid w:val="006B4A80"/>
    <w:rsid w:val="006B5219"/>
    <w:rsid w:val="006B6B26"/>
    <w:rsid w:val="006B74CA"/>
    <w:rsid w:val="006B7849"/>
    <w:rsid w:val="006C087F"/>
    <w:rsid w:val="006C0DA3"/>
    <w:rsid w:val="006C1283"/>
    <w:rsid w:val="006C2797"/>
    <w:rsid w:val="006C36C6"/>
    <w:rsid w:val="006C3806"/>
    <w:rsid w:val="006C40F1"/>
    <w:rsid w:val="006C5494"/>
    <w:rsid w:val="006C6BBB"/>
    <w:rsid w:val="006C7301"/>
    <w:rsid w:val="006C731F"/>
    <w:rsid w:val="006C7AD3"/>
    <w:rsid w:val="006D0655"/>
    <w:rsid w:val="006D06AC"/>
    <w:rsid w:val="006D226F"/>
    <w:rsid w:val="006D2F02"/>
    <w:rsid w:val="006D3021"/>
    <w:rsid w:val="006D3975"/>
    <w:rsid w:val="006D3A8E"/>
    <w:rsid w:val="006D3B76"/>
    <w:rsid w:val="006D551F"/>
    <w:rsid w:val="006D561F"/>
    <w:rsid w:val="006D5A9B"/>
    <w:rsid w:val="006D5AD1"/>
    <w:rsid w:val="006D61B1"/>
    <w:rsid w:val="006D6A19"/>
    <w:rsid w:val="006D7410"/>
    <w:rsid w:val="006D76D2"/>
    <w:rsid w:val="006D76E2"/>
    <w:rsid w:val="006D78DB"/>
    <w:rsid w:val="006E09DB"/>
    <w:rsid w:val="006E0BB4"/>
    <w:rsid w:val="006E0C08"/>
    <w:rsid w:val="006E0F2B"/>
    <w:rsid w:val="006E175D"/>
    <w:rsid w:val="006E1DEA"/>
    <w:rsid w:val="006E298E"/>
    <w:rsid w:val="006E2AD2"/>
    <w:rsid w:val="006E35FA"/>
    <w:rsid w:val="006E3A74"/>
    <w:rsid w:val="006E4199"/>
    <w:rsid w:val="006E4508"/>
    <w:rsid w:val="006E4908"/>
    <w:rsid w:val="006E4F24"/>
    <w:rsid w:val="006E5CB0"/>
    <w:rsid w:val="006E5FD4"/>
    <w:rsid w:val="006E5FE0"/>
    <w:rsid w:val="006E65D1"/>
    <w:rsid w:val="006E6CF9"/>
    <w:rsid w:val="006E6E66"/>
    <w:rsid w:val="006F16BD"/>
    <w:rsid w:val="006F1A3F"/>
    <w:rsid w:val="006F1BCA"/>
    <w:rsid w:val="006F1EEA"/>
    <w:rsid w:val="006F20B2"/>
    <w:rsid w:val="006F2414"/>
    <w:rsid w:val="006F283A"/>
    <w:rsid w:val="006F30AC"/>
    <w:rsid w:val="006F35E1"/>
    <w:rsid w:val="006F37E2"/>
    <w:rsid w:val="006F3D35"/>
    <w:rsid w:val="006F53CD"/>
    <w:rsid w:val="006F5AC5"/>
    <w:rsid w:val="006F5D6A"/>
    <w:rsid w:val="006F675A"/>
    <w:rsid w:val="006F72A0"/>
    <w:rsid w:val="007002F3"/>
    <w:rsid w:val="00701D9B"/>
    <w:rsid w:val="0070276F"/>
    <w:rsid w:val="00702911"/>
    <w:rsid w:val="007031B0"/>
    <w:rsid w:val="0070442A"/>
    <w:rsid w:val="007054CA"/>
    <w:rsid w:val="007057DF"/>
    <w:rsid w:val="00707732"/>
    <w:rsid w:val="00710251"/>
    <w:rsid w:val="00710CA0"/>
    <w:rsid w:val="00710D39"/>
    <w:rsid w:val="00712038"/>
    <w:rsid w:val="0071261A"/>
    <w:rsid w:val="00712A37"/>
    <w:rsid w:val="00712EB1"/>
    <w:rsid w:val="00712F4D"/>
    <w:rsid w:val="00713B68"/>
    <w:rsid w:val="00713BBC"/>
    <w:rsid w:val="007145E5"/>
    <w:rsid w:val="00714D69"/>
    <w:rsid w:val="00715456"/>
    <w:rsid w:val="00715596"/>
    <w:rsid w:val="00715D5A"/>
    <w:rsid w:val="0071727C"/>
    <w:rsid w:val="00717537"/>
    <w:rsid w:val="00717B28"/>
    <w:rsid w:val="007208DB"/>
    <w:rsid w:val="007216D6"/>
    <w:rsid w:val="007217AD"/>
    <w:rsid w:val="00721880"/>
    <w:rsid w:val="00721C92"/>
    <w:rsid w:val="00721F81"/>
    <w:rsid w:val="00722046"/>
    <w:rsid w:val="00722110"/>
    <w:rsid w:val="007222B7"/>
    <w:rsid w:val="007243B6"/>
    <w:rsid w:val="00724AF7"/>
    <w:rsid w:val="00726154"/>
    <w:rsid w:val="00726278"/>
    <w:rsid w:val="007270EA"/>
    <w:rsid w:val="0073070B"/>
    <w:rsid w:val="00730FA1"/>
    <w:rsid w:val="00731307"/>
    <w:rsid w:val="0073162F"/>
    <w:rsid w:val="00731658"/>
    <w:rsid w:val="00731F41"/>
    <w:rsid w:val="00732048"/>
    <w:rsid w:val="00732EAC"/>
    <w:rsid w:val="00733824"/>
    <w:rsid w:val="00733B6A"/>
    <w:rsid w:val="00733D08"/>
    <w:rsid w:val="00735CEB"/>
    <w:rsid w:val="007362E9"/>
    <w:rsid w:val="0073688F"/>
    <w:rsid w:val="007379F7"/>
    <w:rsid w:val="00741588"/>
    <w:rsid w:val="00743BF0"/>
    <w:rsid w:val="00744E7F"/>
    <w:rsid w:val="00745E0D"/>
    <w:rsid w:val="007467D8"/>
    <w:rsid w:val="00746E99"/>
    <w:rsid w:val="0074755C"/>
    <w:rsid w:val="007477BD"/>
    <w:rsid w:val="00747F30"/>
    <w:rsid w:val="00750A6F"/>
    <w:rsid w:val="007511EA"/>
    <w:rsid w:val="00751C9F"/>
    <w:rsid w:val="00752F55"/>
    <w:rsid w:val="00753BE9"/>
    <w:rsid w:val="00754341"/>
    <w:rsid w:val="007549DC"/>
    <w:rsid w:val="00754B55"/>
    <w:rsid w:val="007554EF"/>
    <w:rsid w:val="00755B08"/>
    <w:rsid w:val="00755C2F"/>
    <w:rsid w:val="007563CD"/>
    <w:rsid w:val="00756449"/>
    <w:rsid w:val="007564E9"/>
    <w:rsid w:val="007577F5"/>
    <w:rsid w:val="00757A1D"/>
    <w:rsid w:val="00757B2E"/>
    <w:rsid w:val="00760255"/>
    <w:rsid w:val="00760460"/>
    <w:rsid w:val="00761E3C"/>
    <w:rsid w:val="00762E13"/>
    <w:rsid w:val="00762F5B"/>
    <w:rsid w:val="00763CA2"/>
    <w:rsid w:val="00764154"/>
    <w:rsid w:val="007641AC"/>
    <w:rsid w:val="007648C9"/>
    <w:rsid w:val="00765DEE"/>
    <w:rsid w:val="00767D19"/>
    <w:rsid w:val="007703BB"/>
    <w:rsid w:val="007713FA"/>
    <w:rsid w:val="00771795"/>
    <w:rsid w:val="00771E43"/>
    <w:rsid w:val="0077305E"/>
    <w:rsid w:val="00773664"/>
    <w:rsid w:val="00773A89"/>
    <w:rsid w:val="00773BB3"/>
    <w:rsid w:val="007746B8"/>
    <w:rsid w:val="007752F2"/>
    <w:rsid w:val="00775E6B"/>
    <w:rsid w:val="00776369"/>
    <w:rsid w:val="00776801"/>
    <w:rsid w:val="0077686D"/>
    <w:rsid w:val="00780B28"/>
    <w:rsid w:val="00781DC3"/>
    <w:rsid w:val="0078233B"/>
    <w:rsid w:val="007824DA"/>
    <w:rsid w:val="00782886"/>
    <w:rsid w:val="0078457A"/>
    <w:rsid w:val="00784CB9"/>
    <w:rsid w:val="0078517B"/>
    <w:rsid w:val="00785446"/>
    <w:rsid w:val="007868BE"/>
    <w:rsid w:val="00787D81"/>
    <w:rsid w:val="007908FF"/>
    <w:rsid w:val="007912B1"/>
    <w:rsid w:val="00794D45"/>
    <w:rsid w:val="00796464"/>
    <w:rsid w:val="00796D92"/>
    <w:rsid w:val="00797457"/>
    <w:rsid w:val="00797587"/>
    <w:rsid w:val="007979D8"/>
    <w:rsid w:val="00797E32"/>
    <w:rsid w:val="007A0956"/>
    <w:rsid w:val="007A2761"/>
    <w:rsid w:val="007A4B27"/>
    <w:rsid w:val="007A5BBB"/>
    <w:rsid w:val="007A5FA7"/>
    <w:rsid w:val="007A679B"/>
    <w:rsid w:val="007A6950"/>
    <w:rsid w:val="007A74E2"/>
    <w:rsid w:val="007A7567"/>
    <w:rsid w:val="007B01EC"/>
    <w:rsid w:val="007B06B9"/>
    <w:rsid w:val="007B12AD"/>
    <w:rsid w:val="007B1A40"/>
    <w:rsid w:val="007B2419"/>
    <w:rsid w:val="007B27FF"/>
    <w:rsid w:val="007B3022"/>
    <w:rsid w:val="007B31EA"/>
    <w:rsid w:val="007B3F52"/>
    <w:rsid w:val="007B4C36"/>
    <w:rsid w:val="007B5753"/>
    <w:rsid w:val="007B58F0"/>
    <w:rsid w:val="007B70B1"/>
    <w:rsid w:val="007B7E51"/>
    <w:rsid w:val="007C0327"/>
    <w:rsid w:val="007C2F83"/>
    <w:rsid w:val="007C496E"/>
    <w:rsid w:val="007C4DBC"/>
    <w:rsid w:val="007C4FF1"/>
    <w:rsid w:val="007C5901"/>
    <w:rsid w:val="007C5ED2"/>
    <w:rsid w:val="007C6546"/>
    <w:rsid w:val="007C6BB9"/>
    <w:rsid w:val="007D0202"/>
    <w:rsid w:val="007D1A19"/>
    <w:rsid w:val="007D2786"/>
    <w:rsid w:val="007D4433"/>
    <w:rsid w:val="007D4579"/>
    <w:rsid w:val="007D463A"/>
    <w:rsid w:val="007D48E5"/>
    <w:rsid w:val="007D4B7E"/>
    <w:rsid w:val="007D5282"/>
    <w:rsid w:val="007D572C"/>
    <w:rsid w:val="007D5C3F"/>
    <w:rsid w:val="007D690C"/>
    <w:rsid w:val="007D6F82"/>
    <w:rsid w:val="007D7471"/>
    <w:rsid w:val="007E054D"/>
    <w:rsid w:val="007E1A2E"/>
    <w:rsid w:val="007E2F29"/>
    <w:rsid w:val="007E32B6"/>
    <w:rsid w:val="007E3352"/>
    <w:rsid w:val="007E3C43"/>
    <w:rsid w:val="007E4058"/>
    <w:rsid w:val="007E57F6"/>
    <w:rsid w:val="007E5B23"/>
    <w:rsid w:val="007E6E05"/>
    <w:rsid w:val="007E6FB5"/>
    <w:rsid w:val="007E79D6"/>
    <w:rsid w:val="007F00EE"/>
    <w:rsid w:val="007F4544"/>
    <w:rsid w:val="007F51D3"/>
    <w:rsid w:val="007F5C0B"/>
    <w:rsid w:val="007F6BCB"/>
    <w:rsid w:val="007F7980"/>
    <w:rsid w:val="007F7C78"/>
    <w:rsid w:val="00800B1A"/>
    <w:rsid w:val="00800DB7"/>
    <w:rsid w:val="00800FA9"/>
    <w:rsid w:val="008014DE"/>
    <w:rsid w:val="00802006"/>
    <w:rsid w:val="00802447"/>
    <w:rsid w:val="00802A01"/>
    <w:rsid w:val="00803AA1"/>
    <w:rsid w:val="00803F84"/>
    <w:rsid w:val="00803FFD"/>
    <w:rsid w:val="00805C47"/>
    <w:rsid w:val="008062BE"/>
    <w:rsid w:val="00806E0D"/>
    <w:rsid w:val="0080727F"/>
    <w:rsid w:val="00807EEE"/>
    <w:rsid w:val="008111A0"/>
    <w:rsid w:val="008113AB"/>
    <w:rsid w:val="008119C9"/>
    <w:rsid w:val="008120F1"/>
    <w:rsid w:val="00812A44"/>
    <w:rsid w:val="00813862"/>
    <w:rsid w:val="008150BB"/>
    <w:rsid w:val="00815A94"/>
    <w:rsid w:val="00815C84"/>
    <w:rsid w:val="00815CA4"/>
    <w:rsid w:val="00815E24"/>
    <w:rsid w:val="00815F13"/>
    <w:rsid w:val="0081657E"/>
    <w:rsid w:val="008170A8"/>
    <w:rsid w:val="008171B2"/>
    <w:rsid w:val="008201F1"/>
    <w:rsid w:val="00820A93"/>
    <w:rsid w:val="00820D2F"/>
    <w:rsid w:val="00820D84"/>
    <w:rsid w:val="00821971"/>
    <w:rsid w:val="00821B7D"/>
    <w:rsid w:val="00822614"/>
    <w:rsid w:val="00823875"/>
    <w:rsid w:val="00823F06"/>
    <w:rsid w:val="00824708"/>
    <w:rsid w:val="00824CDD"/>
    <w:rsid w:val="00825A30"/>
    <w:rsid w:val="00827E64"/>
    <w:rsid w:val="00827E71"/>
    <w:rsid w:val="00827ED4"/>
    <w:rsid w:val="00830D64"/>
    <w:rsid w:val="0083120E"/>
    <w:rsid w:val="008313EC"/>
    <w:rsid w:val="00831A01"/>
    <w:rsid w:val="00831D98"/>
    <w:rsid w:val="008321BE"/>
    <w:rsid w:val="00832D63"/>
    <w:rsid w:val="008331CD"/>
    <w:rsid w:val="00833297"/>
    <w:rsid w:val="008335E3"/>
    <w:rsid w:val="008335E4"/>
    <w:rsid w:val="0083368D"/>
    <w:rsid w:val="00833F02"/>
    <w:rsid w:val="00833F4B"/>
    <w:rsid w:val="008343F9"/>
    <w:rsid w:val="00834982"/>
    <w:rsid w:val="00834F48"/>
    <w:rsid w:val="008352AD"/>
    <w:rsid w:val="0083566A"/>
    <w:rsid w:val="0083575F"/>
    <w:rsid w:val="008357AF"/>
    <w:rsid w:val="00835CEC"/>
    <w:rsid w:val="00837177"/>
    <w:rsid w:val="00837C45"/>
    <w:rsid w:val="00837E7C"/>
    <w:rsid w:val="00841C80"/>
    <w:rsid w:val="00841E9C"/>
    <w:rsid w:val="008443A9"/>
    <w:rsid w:val="00844587"/>
    <w:rsid w:val="0084481D"/>
    <w:rsid w:val="00844A9C"/>
    <w:rsid w:val="0084536B"/>
    <w:rsid w:val="008455F3"/>
    <w:rsid w:val="008456AF"/>
    <w:rsid w:val="00846236"/>
    <w:rsid w:val="008465DA"/>
    <w:rsid w:val="00847570"/>
    <w:rsid w:val="008476A9"/>
    <w:rsid w:val="00847932"/>
    <w:rsid w:val="00847DDE"/>
    <w:rsid w:val="00847E95"/>
    <w:rsid w:val="00850152"/>
    <w:rsid w:val="00850CE4"/>
    <w:rsid w:val="00851432"/>
    <w:rsid w:val="00851F44"/>
    <w:rsid w:val="008522B5"/>
    <w:rsid w:val="00852D41"/>
    <w:rsid w:val="00852E27"/>
    <w:rsid w:val="00852EF5"/>
    <w:rsid w:val="0085369F"/>
    <w:rsid w:val="00853766"/>
    <w:rsid w:val="00855F90"/>
    <w:rsid w:val="0085778C"/>
    <w:rsid w:val="008606A9"/>
    <w:rsid w:val="008608E4"/>
    <w:rsid w:val="00861635"/>
    <w:rsid w:val="008618E4"/>
    <w:rsid w:val="008618F7"/>
    <w:rsid w:val="00861C26"/>
    <w:rsid w:val="0086206C"/>
    <w:rsid w:val="008626C9"/>
    <w:rsid w:val="008635B4"/>
    <w:rsid w:val="00863794"/>
    <w:rsid w:val="00863A02"/>
    <w:rsid w:val="00863C65"/>
    <w:rsid w:val="008647F0"/>
    <w:rsid w:val="008658E0"/>
    <w:rsid w:val="00865A0D"/>
    <w:rsid w:val="00865CDC"/>
    <w:rsid w:val="00865CEA"/>
    <w:rsid w:val="00870A60"/>
    <w:rsid w:val="008714BA"/>
    <w:rsid w:val="00872442"/>
    <w:rsid w:val="008732B4"/>
    <w:rsid w:val="008741F6"/>
    <w:rsid w:val="00874F8D"/>
    <w:rsid w:val="00875657"/>
    <w:rsid w:val="008757FE"/>
    <w:rsid w:val="0087614E"/>
    <w:rsid w:val="00876617"/>
    <w:rsid w:val="00877060"/>
    <w:rsid w:val="00877815"/>
    <w:rsid w:val="00877DF6"/>
    <w:rsid w:val="008807BC"/>
    <w:rsid w:val="008810B6"/>
    <w:rsid w:val="00881C3E"/>
    <w:rsid w:val="00882056"/>
    <w:rsid w:val="00882DD4"/>
    <w:rsid w:val="00883462"/>
    <w:rsid w:val="00884067"/>
    <w:rsid w:val="008854D9"/>
    <w:rsid w:val="00885574"/>
    <w:rsid w:val="00885A64"/>
    <w:rsid w:val="0088629B"/>
    <w:rsid w:val="008871F9"/>
    <w:rsid w:val="008873F6"/>
    <w:rsid w:val="008874EC"/>
    <w:rsid w:val="00887970"/>
    <w:rsid w:val="00887C43"/>
    <w:rsid w:val="00890879"/>
    <w:rsid w:val="00890B1E"/>
    <w:rsid w:val="00890CE1"/>
    <w:rsid w:val="00891315"/>
    <w:rsid w:val="008913EC"/>
    <w:rsid w:val="00892302"/>
    <w:rsid w:val="0089247E"/>
    <w:rsid w:val="008925F7"/>
    <w:rsid w:val="00892CF8"/>
    <w:rsid w:val="00894197"/>
    <w:rsid w:val="0089453D"/>
    <w:rsid w:val="00894AF4"/>
    <w:rsid w:val="008952E2"/>
    <w:rsid w:val="0089598C"/>
    <w:rsid w:val="00895D06"/>
    <w:rsid w:val="00895E22"/>
    <w:rsid w:val="008975CE"/>
    <w:rsid w:val="008975FB"/>
    <w:rsid w:val="008979F0"/>
    <w:rsid w:val="008A02E7"/>
    <w:rsid w:val="008A0503"/>
    <w:rsid w:val="008A0F26"/>
    <w:rsid w:val="008A14A5"/>
    <w:rsid w:val="008A19CB"/>
    <w:rsid w:val="008A1B92"/>
    <w:rsid w:val="008A2C6D"/>
    <w:rsid w:val="008A3236"/>
    <w:rsid w:val="008A40E7"/>
    <w:rsid w:val="008A4692"/>
    <w:rsid w:val="008A4773"/>
    <w:rsid w:val="008A4BF8"/>
    <w:rsid w:val="008A53FD"/>
    <w:rsid w:val="008A592C"/>
    <w:rsid w:val="008A72D5"/>
    <w:rsid w:val="008A7AC0"/>
    <w:rsid w:val="008B0153"/>
    <w:rsid w:val="008B0FBF"/>
    <w:rsid w:val="008B1594"/>
    <w:rsid w:val="008B15B4"/>
    <w:rsid w:val="008B1661"/>
    <w:rsid w:val="008B1833"/>
    <w:rsid w:val="008B3190"/>
    <w:rsid w:val="008B4F68"/>
    <w:rsid w:val="008B4FBA"/>
    <w:rsid w:val="008B604B"/>
    <w:rsid w:val="008B6487"/>
    <w:rsid w:val="008B6519"/>
    <w:rsid w:val="008B68F6"/>
    <w:rsid w:val="008B6B20"/>
    <w:rsid w:val="008C02AD"/>
    <w:rsid w:val="008C06F5"/>
    <w:rsid w:val="008C0918"/>
    <w:rsid w:val="008C0ED9"/>
    <w:rsid w:val="008C1086"/>
    <w:rsid w:val="008C1A89"/>
    <w:rsid w:val="008C1C21"/>
    <w:rsid w:val="008C23AE"/>
    <w:rsid w:val="008C27DC"/>
    <w:rsid w:val="008C3DAA"/>
    <w:rsid w:val="008C3FFF"/>
    <w:rsid w:val="008C5B91"/>
    <w:rsid w:val="008C7509"/>
    <w:rsid w:val="008C7CC2"/>
    <w:rsid w:val="008D0587"/>
    <w:rsid w:val="008D061C"/>
    <w:rsid w:val="008D09D4"/>
    <w:rsid w:val="008D0D09"/>
    <w:rsid w:val="008D0EBC"/>
    <w:rsid w:val="008D1BCC"/>
    <w:rsid w:val="008D1ED7"/>
    <w:rsid w:val="008D28FB"/>
    <w:rsid w:val="008D4102"/>
    <w:rsid w:val="008D42EF"/>
    <w:rsid w:val="008D49DE"/>
    <w:rsid w:val="008D4EBD"/>
    <w:rsid w:val="008D5041"/>
    <w:rsid w:val="008D5409"/>
    <w:rsid w:val="008D5414"/>
    <w:rsid w:val="008D5DDA"/>
    <w:rsid w:val="008D681B"/>
    <w:rsid w:val="008D6F82"/>
    <w:rsid w:val="008D734C"/>
    <w:rsid w:val="008D770F"/>
    <w:rsid w:val="008E08A7"/>
    <w:rsid w:val="008E1AB4"/>
    <w:rsid w:val="008E280A"/>
    <w:rsid w:val="008E3F72"/>
    <w:rsid w:val="008E4247"/>
    <w:rsid w:val="008E4831"/>
    <w:rsid w:val="008E4ECC"/>
    <w:rsid w:val="008E5046"/>
    <w:rsid w:val="008E54DD"/>
    <w:rsid w:val="008E558C"/>
    <w:rsid w:val="008E5D95"/>
    <w:rsid w:val="008E6470"/>
    <w:rsid w:val="008E6C51"/>
    <w:rsid w:val="008E7385"/>
    <w:rsid w:val="008F353B"/>
    <w:rsid w:val="008F3C80"/>
    <w:rsid w:val="008F4437"/>
    <w:rsid w:val="008F44C4"/>
    <w:rsid w:val="008F4C33"/>
    <w:rsid w:val="008F5166"/>
    <w:rsid w:val="008F56FD"/>
    <w:rsid w:val="008F6008"/>
    <w:rsid w:val="008F6BFB"/>
    <w:rsid w:val="008F7595"/>
    <w:rsid w:val="008F778A"/>
    <w:rsid w:val="008F77D2"/>
    <w:rsid w:val="009009F8"/>
    <w:rsid w:val="00900B42"/>
    <w:rsid w:val="00900EED"/>
    <w:rsid w:val="00901305"/>
    <w:rsid w:val="009013B8"/>
    <w:rsid w:val="009015DA"/>
    <w:rsid w:val="0090167E"/>
    <w:rsid w:val="00901772"/>
    <w:rsid w:val="009029F0"/>
    <w:rsid w:val="00902A1D"/>
    <w:rsid w:val="00902CCE"/>
    <w:rsid w:val="00902EC5"/>
    <w:rsid w:val="00903AE5"/>
    <w:rsid w:val="00903D5E"/>
    <w:rsid w:val="00903E75"/>
    <w:rsid w:val="00904A0A"/>
    <w:rsid w:val="00904F58"/>
    <w:rsid w:val="00905BAB"/>
    <w:rsid w:val="0090636C"/>
    <w:rsid w:val="009079EA"/>
    <w:rsid w:val="00907F17"/>
    <w:rsid w:val="009112A9"/>
    <w:rsid w:val="00911925"/>
    <w:rsid w:val="009124C2"/>
    <w:rsid w:val="00913749"/>
    <w:rsid w:val="009139AC"/>
    <w:rsid w:val="009141DB"/>
    <w:rsid w:val="009143D4"/>
    <w:rsid w:val="0091449E"/>
    <w:rsid w:val="0091562C"/>
    <w:rsid w:val="00915901"/>
    <w:rsid w:val="00916131"/>
    <w:rsid w:val="00916231"/>
    <w:rsid w:val="0091672F"/>
    <w:rsid w:val="009168B5"/>
    <w:rsid w:val="00916AFE"/>
    <w:rsid w:val="00917518"/>
    <w:rsid w:val="009176DF"/>
    <w:rsid w:val="00920CD4"/>
    <w:rsid w:val="00920E23"/>
    <w:rsid w:val="00921512"/>
    <w:rsid w:val="009219FA"/>
    <w:rsid w:val="009222FF"/>
    <w:rsid w:val="0092250E"/>
    <w:rsid w:val="009229FD"/>
    <w:rsid w:val="00923BDD"/>
    <w:rsid w:val="00923CF0"/>
    <w:rsid w:val="0092532E"/>
    <w:rsid w:val="00925953"/>
    <w:rsid w:val="00925A4D"/>
    <w:rsid w:val="00926680"/>
    <w:rsid w:val="00926A86"/>
    <w:rsid w:val="00926C03"/>
    <w:rsid w:val="00926D19"/>
    <w:rsid w:val="0092794F"/>
    <w:rsid w:val="009279F7"/>
    <w:rsid w:val="0093018A"/>
    <w:rsid w:val="0093049F"/>
    <w:rsid w:val="009304CD"/>
    <w:rsid w:val="0093072D"/>
    <w:rsid w:val="0093085C"/>
    <w:rsid w:val="00930D73"/>
    <w:rsid w:val="00930DE9"/>
    <w:rsid w:val="00930FA2"/>
    <w:rsid w:val="00931884"/>
    <w:rsid w:val="00931B48"/>
    <w:rsid w:val="00933506"/>
    <w:rsid w:val="00933D1A"/>
    <w:rsid w:val="00934370"/>
    <w:rsid w:val="00935036"/>
    <w:rsid w:val="009356DE"/>
    <w:rsid w:val="0093576A"/>
    <w:rsid w:val="00935CD9"/>
    <w:rsid w:val="009400F7"/>
    <w:rsid w:val="00940657"/>
    <w:rsid w:val="00940FDE"/>
    <w:rsid w:val="00941B0E"/>
    <w:rsid w:val="00942324"/>
    <w:rsid w:val="0094265A"/>
    <w:rsid w:val="009427DB"/>
    <w:rsid w:val="009429F1"/>
    <w:rsid w:val="00942B6B"/>
    <w:rsid w:val="0094388E"/>
    <w:rsid w:val="0094419F"/>
    <w:rsid w:val="00944B15"/>
    <w:rsid w:val="009453FA"/>
    <w:rsid w:val="00945C8B"/>
    <w:rsid w:val="00945FB7"/>
    <w:rsid w:val="0094640F"/>
    <w:rsid w:val="00946901"/>
    <w:rsid w:val="00946FE7"/>
    <w:rsid w:val="0095047D"/>
    <w:rsid w:val="00950E56"/>
    <w:rsid w:val="0095188C"/>
    <w:rsid w:val="00951AA0"/>
    <w:rsid w:val="00951FA8"/>
    <w:rsid w:val="00952B72"/>
    <w:rsid w:val="00952DE0"/>
    <w:rsid w:val="0095326F"/>
    <w:rsid w:val="009542C6"/>
    <w:rsid w:val="00954403"/>
    <w:rsid w:val="00954A22"/>
    <w:rsid w:val="00954DB6"/>
    <w:rsid w:val="00954F0B"/>
    <w:rsid w:val="009558A0"/>
    <w:rsid w:val="00955DFB"/>
    <w:rsid w:val="009564C8"/>
    <w:rsid w:val="00956976"/>
    <w:rsid w:val="00956BC1"/>
    <w:rsid w:val="0095713A"/>
    <w:rsid w:val="00957CA5"/>
    <w:rsid w:val="00957D41"/>
    <w:rsid w:val="00960E4A"/>
    <w:rsid w:val="0096210A"/>
    <w:rsid w:val="00963403"/>
    <w:rsid w:val="00963746"/>
    <w:rsid w:val="00964F88"/>
    <w:rsid w:val="00965866"/>
    <w:rsid w:val="00966C49"/>
    <w:rsid w:val="00966CCD"/>
    <w:rsid w:val="00967439"/>
    <w:rsid w:val="009709F0"/>
    <w:rsid w:val="0097104A"/>
    <w:rsid w:val="00971D53"/>
    <w:rsid w:val="0097220B"/>
    <w:rsid w:val="00972F79"/>
    <w:rsid w:val="0097391D"/>
    <w:rsid w:val="009742BB"/>
    <w:rsid w:val="00974819"/>
    <w:rsid w:val="00974A2A"/>
    <w:rsid w:val="009752C5"/>
    <w:rsid w:val="00975973"/>
    <w:rsid w:val="00975E5C"/>
    <w:rsid w:val="00977DAA"/>
    <w:rsid w:val="00977EEE"/>
    <w:rsid w:val="0098037A"/>
    <w:rsid w:val="00980A96"/>
    <w:rsid w:val="00980B38"/>
    <w:rsid w:val="00980DA6"/>
    <w:rsid w:val="009814E3"/>
    <w:rsid w:val="009824CC"/>
    <w:rsid w:val="00982606"/>
    <w:rsid w:val="00982B57"/>
    <w:rsid w:val="009842B1"/>
    <w:rsid w:val="00984B39"/>
    <w:rsid w:val="00984DB9"/>
    <w:rsid w:val="00985D0F"/>
    <w:rsid w:val="009860D8"/>
    <w:rsid w:val="00986359"/>
    <w:rsid w:val="00986444"/>
    <w:rsid w:val="00986DF2"/>
    <w:rsid w:val="009877A8"/>
    <w:rsid w:val="009878DB"/>
    <w:rsid w:val="00990C82"/>
    <w:rsid w:val="00990F67"/>
    <w:rsid w:val="0099141D"/>
    <w:rsid w:val="00991BB6"/>
    <w:rsid w:val="00993002"/>
    <w:rsid w:val="00993690"/>
    <w:rsid w:val="00994AFF"/>
    <w:rsid w:val="009952B1"/>
    <w:rsid w:val="009960CE"/>
    <w:rsid w:val="009962AC"/>
    <w:rsid w:val="0099729D"/>
    <w:rsid w:val="00997A0E"/>
    <w:rsid w:val="009A0682"/>
    <w:rsid w:val="009A06D5"/>
    <w:rsid w:val="009A0CEA"/>
    <w:rsid w:val="009A1EEC"/>
    <w:rsid w:val="009A2CF9"/>
    <w:rsid w:val="009A2F53"/>
    <w:rsid w:val="009A3300"/>
    <w:rsid w:val="009A388A"/>
    <w:rsid w:val="009A43AF"/>
    <w:rsid w:val="009A4F9E"/>
    <w:rsid w:val="009A533C"/>
    <w:rsid w:val="009A5CF3"/>
    <w:rsid w:val="009A72A4"/>
    <w:rsid w:val="009B05B7"/>
    <w:rsid w:val="009B096F"/>
    <w:rsid w:val="009B0F5E"/>
    <w:rsid w:val="009B11DC"/>
    <w:rsid w:val="009B1509"/>
    <w:rsid w:val="009B1A7B"/>
    <w:rsid w:val="009B2019"/>
    <w:rsid w:val="009B257A"/>
    <w:rsid w:val="009B275B"/>
    <w:rsid w:val="009B3F0C"/>
    <w:rsid w:val="009B43FE"/>
    <w:rsid w:val="009B476B"/>
    <w:rsid w:val="009B49CD"/>
    <w:rsid w:val="009B4F9B"/>
    <w:rsid w:val="009B657D"/>
    <w:rsid w:val="009B684C"/>
    <w:rsid w:val="009C035F"/>
    <w:rsid w:val="009C1E22"/>
    <w:rsid w:val="009C2238"/>
    <w:rsid w:val="009C30F9"/>
    <w:rsid w:val="009C5751"/>
    <w:rsid w:val="009C58AC"/>
    <w:rsid w:val="009C5A9D"/>
    <w:rsid w:val="009C5AF3"/>
    <w:rsid w:val="009C6475"/>
    <w:rsid w:val="009C6493"/>
    <w:rsid w:val="009C6574"/>
    <w:rsid w:val="009C6A67"/>
    <w:rsid w:val="009C6DC0"/>
    <w:rsid w:val="009C7140"/>
    <w:rsid w:val="009C7E7B"/>
    <w:rsid w:val="009D1DBC"/>
    <w:rsid w:val="009D31E2"/>
    <w:rsid w:val="009D32A1"/>
    <w:rsid w:val="009D474A"/>
    <w:rsid w:val="009D54C1"/>
    <w:rsid w:val="009D56F6"/>
    <w:rsid w:val="009D65F8"/>
    <w:rsid w:val="009D6837"/>
    <w:rsid w:val="009D6902"/>
    <w:rsid w:val="009D6E74"/>
    <w:rsid w:val="009D7267"/>
    <w:rsid w:val="009D7588"/>
    <w:rsid w:val="009E05B1"/>
    <w:rsid w:val="009E07E0"/>
    <w:rsid w:val="009E09F1"/>
    <w:rsid w:val="009E11D9"/>
    <w:rsid w:val="009E1232"/>
    <w:rsid w:val="009E20EE"/>
    <w:rsid w:val="009E2C0B"/>
    <w:rsid w:val="009E3725"/>
    <w:rsid w:val="009E4942"/>
    <w:rsid w:val="009E5A9D"/>
    <w:rsid w:val="009E74A2"/>
    <w:rsid w:val="009E7583"/>
    <w:rsid w:val="009E7AFC"/>
    <w:rsid w:val="009F0647"/>
    <w:rsid w:val="009F0662"/>
    <w:rsid w:val="009F0E96"/>
    <w:rsid w:val="009F10FF"/>
    <w:rsid w:val="009F1508"/>
    <w:rsid w:val="009F1761"/>
    <w:rsid w:val="009F2380"/>
    <w:rsid w:val="009F26FD"/>
    <w:rsid w:val="009F2899"/>
    <w:rsid w:val="009F3413"/>
    <w:rsid w:val="009F3B11"/>
    <w:rsid w:val="009F3B3F"/>
    <w:rsid w:val="009F3F4A"/>
    <w:rsid w:val="009F4929"/>
    <w:rsid w:val="009F4E66"/>
    <w:rsid w:val="009F5209"/>
    <w:rsid w:val="009F5656"/>
    <w:rsid w:val="009F5788"/>
    <w:rsid w:val="009F5A28"/>
    <w:rsid w:val="009F6425"/>
    <w:rsid w:val="009F74B6"/>
    <w:rsid w:val="009F789B"/>
    <w:rsid w:val="009F7950"/>
    <w:rsid w:val="00A0018B"/>
    <w:rsid w:val="00A007AC"/>
    <w:rsid w:val="00A00D40"/>
    <w:rsid w:val="00A00EDC"/>
    <w:rsid w:val="00A012C7"/>
    <w:rsid w:val="00A017DA"/>
    <w:rsid w:val="00A01891"/>
    <w:rsid w:val="00A01A12"/>
    <w:rsid w:val="00A01FD1"/>
    <w:rsid w:val="00A02AAD"/>
    <w:rsid w:val="00A03142"/>
    <w:rsid w:val="00A03BB3"/>
    <w:rsid w:val="00A0456C"/>
    <w:rsid w:val="00A05565"/>
    <w:rsid w:val="00A058EB"/>
    <w:rsid w:val="00A05BBB"/>
    <w:rsid w:val="00A06558"/>
    <w:rsid w:val="00A06B72"/>
    <w:rsid w:val="00A071C9"/>
    <w:rsid w:val="00A07569"/>
    <w:rsid w:val="00A07E60"/>
    <w:rsid w:val="00A101BD"/>
    <w:rsid w:val="00A10237"/>
    <w:rsid w:val="00A10AA3"/>
    <w:rsid w:val="00A10B32"/>
    <w:rsid w:val="00A10D39"/>
    <w:rsid w:val="00A112EA"/>
    <w:rsid w:val="00A1134A"/>
    <w:rsid w:val="00A1195E"/>
    <w:rsid w:val="00A12527"/>
    <w:rsid w:val="00A134DC"/>
    <w:rsid w:val="00A13804"/>
    <w:rsid w:val="00A14058"/>
    <w:rsid w:val="00A14729"/>
    <w:rsid w:val="00A14995"/>
    <w:rsid w:val="00A14B27"/>
    <w:rsid w:val="00A14C96"/>
    <w:rsid w:val="00A1540A"/>
    <w:rsid w:val="00A15A3B"/>
    <w:rsid w:val="00A166E7"/>
    <w:rsid w:val="00A16774"/>
    <w:rsid w:val="00A16BF0"/>
    <w:rsid w:val="00A16D5E"/>
    <w:rsid w:val="00A17B1C"/>
    <w:rsid w:val="00A17F66"/>
    <w:rsid w:val="00A20891"/>
    <w:rsid w:val="00A21809"/>
    <w:rsid w:val="00A219CD"/>
    <w:rsid w:val="00A2237D"/>
    <w:rsid w:val="00A22C6C"/>
    <w:rsid w:val="00A238A6"/>
    <w:rsid w:val="00A238D9"/>
    <w:rsid w:val="00A2648B"/>
    <w:rsid w:val="00A26645"/>
    <w:rsid w:val="00A266AC"/>
    <w:rsid w:val="00A267AD"/>
    <w:rsid w:val="00A26878"/>
    <w:rsid w:val="00A26F76"/>
    <w:rsid w:val="00A27C7D"/>
    <w:rsid w:val="00A30FB7"/>
    <w:rsid w:val="00A3126F"/>
    <w:rsid w:val="00A31B56"/>
    <w:rsid w:val="00A31E36"/>
    <w:rsid w:val="00A31EA2"/>
    <w:rsid w:val="00A31FC9"/>
    <w:rsid w:val="00A32500"/>
    <w:rsid w:val="00A34796"/>
    <w:rsid w:val="00A34879"/>
    <w:rsid w:val="00A34902"/>
    <w:rsid w:val="00A34A24"/>
    <w:rsid w:val="00A359EA"/>
    <w:rsid w:val="00A3690A"/>
    <w:rsid w:val="00A37072"/>
    <w:rsid w:val="00A37E15"/>
    <w:rsid w:val="00A40018"/>
    <w:rsid w:val="00A40526"/>
    <w:rsid w:val="00A41CE3"/>
    <w:rsid w:val="00A421D6"/>
    <w:rsid w:val="00A42A7A"/>
    <w:rsid w:val="00A42EF3"/>
    <w:rsid w:val="00A436B6"/>
    <w:rsid w:val="00A4373B"/>
    <w:rsid w:val="00A444DB"/>
    <w:rsid w:val="00A44B43"/>
    <w:rsid w:val="00A44D57"/>
    <w:rsid w:val="00A44DF8"/>
    <w:rsid w:val="00A4573E"/>
    <w:rsid w:val="00A45D5D"/>
    <w:rsid w:val="00A47C8F"/>
    <w:rsid w:val="00A47D2E"/>
    <w:rsid w:val="00A47DBD"/>
    <w:rsid w:val="00A5033D"/>
    <w:rsid w:val="00A50E1C"/>
    <w:rsid w:val="00A51C4E"/>
    <w:rsid w:val="00A51C86"/>
    <w:rsid w:val="00A520BB"/>
    <w:rsid w:val="00A53241"/>
    <w:rsid w:val="00A53325"/>
    <w:rsid w:val="00A53CF1"/>
    <w:rsid w:val="00A5404E"/>
    <w:rsid w:val="00A540A0"/>
    <w:rsid w:val="00A5504B"/>
    <w:rsid w:val="00A5600B"/>
    <w:rsid w:val="00A56CCE"/>
    <w:rsid w:val="00A574B5"/>
    <w:rsid w:val="00A57614"/>
    <w:rsid w:val="00A6035D"/>
    <w:rsid w:val="00A61408"/>
    <w:rsid w:val="00A6221D"/>
    <w:rsid w:val="00A63090"/>
    <w:rsid w:val="00A635E3"/>
    <w:rsid w:val="00A63C79"/>
    <w:rsid w:val="00A64807"/>
    <w:rsid w:val="00A65455"/>
    <w:rsid w:val="00A66860"/>
    <w:rsid w:val="00A66A0B"/>
    <w:rsid w:val="00A672D2"/>
    <w:rsid w:val="00A67ADB"/>
    <w:rsid w:val="00A67D7C"/>
    <w:rsid w:val="00A67EF2"/>
    <w:rsid w:val="00A70027"/>
    <w:rsid w:val="00A70754"/>
    <w:rsid w:val="00A70B3E"/>
    <w:rsid w:val="00A710D1"/>
    <w:rsid w:val="00A74C60"/>
    <w:rsid w:val="00A76C4E"/>
    <w:rsid w:val="00A76D68"/>
    <w:rsid w:val="00A76D84"/>
    <w:rsid w:val="00A803D3"/>
    <w:rsid w:val="00A80829"/>
    <w:rsid w:val="00A80981"/>
    <w:rsid w:val="00A815DF"/>
    <w:rsid w:val="00A8186F"/>
    <w:rsid w:val="00A82221"/>
    <w:rsid w:val="00A82260"/>
    <w:rsid w:val="00A82414"/>
    <w:rsid w:val="00A82750"/>
    <w:rsid w:val="00A82D55"/>
    <w:rsid w:val="00A83104"/>
    <w:rsid w:val="00A83A37"/>
    <w:rsid w:val="00A8469D"/>
    <w:rsid w:val="00A8474C"/>
    <w:rsid w:val="00A84D9E"/>
    <w:rsid w:val="00A8531E"/>
    <w:rsid w:val="00A863FD"/>
    <w:rsid w:val="00A866A6"/>
    <w:rsid w:val="00A86B28"/>
    <w:rsid w:val="00A86F88"/>
    <w:rsid w:val="00A87C93"/>
    <w:rsid w:val="00A9087A"/>
    <w:rsid w:val="00A90B72"/>
    <w:rsid w:val="00A90D8F"/>
    <w:rsid w:val="00A91048"/>
    <w:rsid w:val="00A91109"/>
    <w:rsid w:val="00A92E83"/>
    <w:rsid w:val="00A93730"/>
    <w:rsid w:val="00A978CE"/>
    <w:rsid w:val="00AA1198"/>
    <w:rsid w:val="00AA18D5"/>
    <w:rsid w:val="00AA2522"/>
    <w:rsid w:val="00AA27D2"/>
    <w:rsid w:val="00AA3CE3"/>
    <w:rsid w:val="00AA3CFF"/>
    <w:rsid w:val="00AA3FAC"/>
    <w:rsid w:val="00AA4161"/>
    <w:rsid w:val="00AA523A"/>
    <w:rsid w:val="00AA566E"/>
    <w:rsid w:val="00AA5DA6"/>
    <w:rsid w:val="00AA6123"/>
    <w:rsid w:val="00AA6BB6"/>
    <w:rsid w:val="00AA7182"/>
    <w:rsid w:val="00AB032B"/>
    <w:rsid w:val="00AB0A8A"/>
    <w:rsid w:val="00AB1255"/>
    <w:rsid w:val="00AB1977"/>
    <w:rsid w:val="00AB1A7D"/>
    <w:rsid w:val="00AB1BBA"/>
    <w:rsid w:val="00AB2B12"/>
    <w:rsid w:val="00AB2CDA"/>
    <w:rsid w:val="00AB3CB0"/>
    <w:rsid w:val="00AB47F7"/>
    <w:rsid w:val="00AB57E6"/>
    <w:rsid w:val="00AB6A80"/>
    <w:rsid w:val="00AB6AF9"/>
    <w:rsid w:val="00AB6C05"/>
    <w:rsid w:val="00AB7755"/>
    <w:rsid w:val="00AB7BC7"/>
    <w:rsid w:val="00AC0994"/>
    <w:rsid w:val="00AC1F9D"/>
    <w:rsid w:val="00AC284E"/>
    <w:rsid w:val="00AC336B"/>
    <w:rsid w:val="00AC385A"/>
    <w:rsid w:val="00AC385F"/>
    <w:rsid w:val="00AC51C2"/>
    <w:rsid w:val="00AC5212"/>
    <w:rsid w:val="00AC5260"/>
    <w:rsid w:val="00AC52EB"/>
    <w:rsid w:val="00AC5AD4"/>
    <w:rsid w:val="00AC5BAC"/>
    <w:rsid w:val="00AC60DF"/>
    <w:rsid w:val="00AD06A6"/>
    <w:rsid w:val="00AD0961"/>
    <w:rsid w:val="00AD0D1E"/>
    <w:rsid w:val="00AD10ED"/>
    <w:rsid w:val="00AD118E"/>
    <w:rsid w:val="00AD18AA"/>
    <w:rsid w:val="00AD1D3C"/>
    <w:rsid w:val="00AD1E32"/>
    <w:rsid w:val="00AD2626"/>
    <w:rsid w:val="00AD2B64"/>
    <w:rsid w:val="00AD2D25"/>
    <w:rsid w:val="00AD2F20"/>
    <w:rsid w:val="00AD33D2"/>
    <w:rsid w:val="00AD3499"/>
    <w:rsid w:val="00AD36C5"/>
    <w:rsid w:val="00AD3DA4"/>
    <w:rsid w:val="00AD42E1"/>
    <w:rsid w:val="00AD4468"/>
    <w:rsid w:val="00AD472C"/>
    <w:rsid w:val="00AD5377"/>
    <w:rsid w:val="00AD62C1"/>
    <w:rsid w:val="00AD66DD"/>
    <w:rsid w:val="00AD6760"/>
    <w:rsid w:val="00AD6B3B"/>
    <w:rsid w:val="00AD71C9"/>
    <w:rsid w:val="00AD7740"/>
    <w:rsid w:val="00AD7B83"/>
    <w:rsid w:val="00AD7BD4"/>
    <w:rsid w:val="00AE0137"/>
    <w:rsid w:val="00AE07AF"/>
    <w:rsid w:val="00AE0AE8"/>
    <w:rsid w:val="00AE1111"/>
    <w:rsid w:val="00AE13B3"/>
    <w:rsid w:val="00AE1661"/>
    <w:rsid w:val="00AE168B"/>
    <w:rsid w:val="00AE19C4"/>
    <w:rsid w:val="00AE1B59"/>
    <w:rsid w:val="00AE1E4B"/>
    <w:rsid w:val="00AE1F0A"/>
    <w:rsid w:val="00AE2752"/>
    <w:rsid w:val="00AE27B8"/>
    <w:rsid w:val="00AE2F42"/>
    <w:rsid w:val="00AE2F89"/>
    <w:rsid w:val="00AE3F7B"/>
    <w:rsid w:val="00AE44EE"/>
    <w:rsid w:val="00AE4B93"/>
    <w:rsid w:val="00AE5028"/>
    <w:rsid w:val="00AE5B1A"/>
    <w:rsid w:val="00AE79EE"/>
    <w:rsid w:val="00AE79F3"/>
    <w:rsid w:val="00AF08F0"/>
    <w:rsid w:val="00AF0C2C"/>
    <w:rsid w:val="00AF0E1D"/>
    <w:rsid w:val="00AF0F1E"/>
    <w:rsid w:val="00AF12A0"/>
    <w:rsid w:val="00AF2692"/>
    <w:rsid w:val="00AF3CBD"/>
    <w:rsid w:val="00AF5B08"/>
    <w:rsid w:val="00AF5B5F"/>
    <w:rsid w:val="00AF5F7B"/>
    <w:rsid w:val="00AF6718"/>
    <w:rsid w:val="00AF6DBD"/>
    <w:rsid w:val="00AF7441"/>
    <w:rsid w:val="00AF78D1"/>
    <w:rsid w:val="00AF7F59"/>
    <w:rsid w:val="00B00D7F"/>
    <w:rsid w:val="00B018EC"/>
    <w:rsid w:val="00B01FAF"/>
    <w:rsid w:val="00B02517"/>
    <w:rsid w:val="00B02B6B"/>
    <w:rsid w:val="00B03701"/>
    <w:rsid w:val="00B04521"/>
    <w:rsid w:val="00B04BF7"/>
    <w:rsid w:val="00B06C52"/>
    <w:rsid w:val="00B06E01"/>
    <w:rsid w:val="00B102CE"/>
    <w:rsid w:val="00B105E9"/>
    <w:rsid w:val="00B10DF7"/>
    <w:rsid w:val="00B11620"/>
    <w:rsid w:val="00B12139"/>
    <w:rsid w:val="00B1263B"/>
    <w:rsid w:val="00B1315B"/>
    <w:rsid w:val="00B13318"/>
    <w:rsid w:val="00B14208"/>
    <w:rsid w:val="00B14654"/>
    <w:rsid w:val="00B14F56"/>
    <w:rsid w:val="00B15FF7"/>
    <w:rsid w:val="00B16BE4"/>
    <w:rsid w:val="00B1733F"/>
    <w:rsid w:val="00B173E3"/>
    <w:rsid w:val="00B20441"/>
    <w:rsid w:val="00B2081B"/>
    <w:rsid w:val="00B20EF5"/>
    <w:rsid w:val="00B20F0A"/>
    <w:rsid w:val="00B236B3"/>
    <w:rsid w:val="00B2377D"/>
    <w:rsid w:val="00B23DFB"/>
    <w:rsid w:val="00B246F2"/>
    <w:rsid w:val="00B25237"/>
    <w:rsid w:val="00B2541A"/>
    <w:rsid w:val="00B25C8F"/>
    <w:rsid w:val="00B2602C"/>
    <w:rsid w:val="00B2624B"/>
    <w:rsid w:val="00B26A5A"/>
    <w:rsid w:val="00B27224"/>
    <w:rsid w:val="00B27387"/>
    <w:rsid w:val="00B302CE"/>
    <w:rsid w:val="00B31420"/>
    <w:rsid w:val="00B32416"/>
    <w:rsid w:val="00B32DFC"/>
    <w:rsid w:val="00B33C14"/>
    <w:rsid w:val="00B37042"/>
    <w:rsid w:val="00B372BE"/>
    <w:rsid w:val="00B3759A"/>
    <w:rsid w:val="00B37EA3"/>
    <w:rsid w:val="00B40920"/>
    <w:rsid w:val="00B40B40"/>
    <w:rsid w:val="00B4106D"/>
    <w:rsid w:val="00B414FA"/>
    <w:rsid w:val="00B42800"/>
    <w:rsid w:val="00B43590"/>
    <w:rsid w:val="00B43E17"/>
    <w:rsid w:val="00B45569"/>
    <w:rsid w:val="00B46322"/>
    <w:rsid w:val="00B46BE6"/>
    <w:rsid w:val="00B475B4"/>
    <w:rsid w:val="00B478F8"/>
    <w:rsid w:val="00B50CC1"/>
    <w:rsid w:val="00B50F6B"/>
    <w:rsid w:val="00B51A04"/>
    <w:rsid w:val="00B51D93"/>
    <w:rsid w:val="00B526AD"/>
    <w:rsid w:val="00B53367"/>
    <w:rsid w:val="00B53650"/>
    <w:rsid w:val="00B55AF3"/>
    <w:rsid w:val="00B563D2"/>
    <w:rsid w:val="00B5696C"/>
    <w:rsid w:val="00B57403"/>
    <w:rsid w:val="00B575D9"/>
    <w:rsid w:val="00B5762B"/>
    <w:rsid w:val="00B62825"/>
    <w:rsid w:val="00B63184"/>
    <w:rsid w:val="00B63686"/>
    <w:rsid w:val="00B63B4A"/>
    <w:rsid w:val="00B643EE"/>
    <w:rsid w:val="00B643FA"/>
    <w:rsid w:val="00B6442C"/>
    <w:rsid w:val="00B64BF9"/>
    <w:rsid w:val="00B64C5A"/>
    <w:rsid w:val="00B64E3B"/>
    <w:rsid w:val="00B656CC"/>
    <w:rsid w:val="00B6597D"/>
    <w:rsid w:val="00B66351"/>
    <w:rsid w:val="00B6653F"/>
    <w:rsid w:val="00B6682E"/>
    <w:rsid w:val="00B66DBA"/>
    <w:rsid w:val="00B70B0D"/>
    <w:rsid w:val="00B715B6"/>
    <w:rsid w:val="00B71619"/>
    <w:rsid w:val="00B7278E"/>
    <w:rsid w:val="00B72B31"/>
    <w:rsid w:val="00B72C24"/>
    <w:rsid w:val="00B7416F"/>
    <w:rsid w:val="00B742D3"/>
    <w:rsid w:val="00B74433"/>
    <w:rsid w:val="00B75369"/>
    <w:rsid w:val="00B75762"/>
    <w:rsid w:val="00B75F3C"/>
    <w:rsid w:val="00B76096"/>
    <w:rsid w:val="00B769EB"/>
    <w:rsid w:val="00B80181"/>
    <w:rsid w:val="00B8235A"/>
    <w:rsid w:val="00B82FCE"/>
    <w:rsid w:val="00B8300F"/>
    <w:rsid w:val="00B83F8F"/>
    <w:rsid w:val="00B842C6"/>
    <w:rsid w:val="00B8458B"/>
    <w:rsid w:val="00B84E76"/>
    <w:rsid w:val="00B84EF4"/>
    <w:rsid w:val="00B8557D"/>
    <w:rsid w:val="00B86190"/>
    <w:rsid w:val="00B8631D"/>
    <w:rsid w:val="00B86524"/>
    <w:rsid w:val="00B865A1"/>
    <w:rsid w:val="00B86E94"/>
    <w:rsid w:val="00B871BB"/>
    <w:rsid w:val="00B87D19"/>
    <w:rsid w:val="00B90974"/>
    <w:rsid w:val="00B91044"/>
    <w:rsid w:val="00B91312"/>
    <w:rsid w:val="00B91ADE"/>
    <w:rsid w:val="00B931C0"/>
    <w:rsid w:val="00B93697"/>
    <w:rsid w:val="00B957BE"/>
    <w:rsid w:val="00B95DDD"/>
    <w:rsid w:val="00B963A6"/>
    <w:rsid w:val="00B96521"/>
    <w:rsid w:val="00B969E3"/>
    <w:rsid w:val="00B96FB1"/>
    <w:rsid w:val="00B97F4F"/>
    <w:rsid w:val="00BA0944"/>
    <w:rsid w:val="00BA09C5"/>
    <w:rsid w:val="00BA0FAA"/>
    <w:rsid w:val="00BA111B"/>
    <w:rsid w:val="00BA16C7"/>
    <w:rsid w:val="00BA29A4"/>
    <w:rsid w:val="00BA2E99"/>
    <w:rsid w:val="00BA3110"/>
    <w:rsid w:val="00BA31DB"/>
    <w:rsid w:val="00BA4186"/>
    <w:rsid w:val="00BA4B1D"/>
    <w:rsid w:val="00BA4E07"/>
    <w:rsid w:val="00BA4ED3"/>
    <w:rsid w:val="00BA70AE"/>
    <w:rsid w:val="00BB1B57"/>
    <w:rsid w:val="00BB1E26"/>
    <w:rsid w:val="00BB291D"/>
    <w:rsid w:val="00BB295D"/>
    <w:rsid w:val="00BB2E43"/>
    <w:rsid w:val="00BB33A3"/>
    <w:rsid w:val="00BB3889"/>
    <w:rsid w:val="00BB3F76"/>
    <w:rsid w:val="00BB45C6"/>
    <w:rsid w:val="00BB4BC0"/>
    <w:rsid w:val="00BB4F20"/>
    <w:rsid w:val="00BB4F32"/>
    <w:rsid w:val="00BB601D"/>
    <w:rsid w:val="00BB62F6"/>
    <w:rsid w:val="00BB6376"/>
    <w:rsid w:val="00BB6C3B"/>
    <w:rsid w:val="00BB7EB0"/>
    <w:rsid w:val="00BC0555"/>
    <w:rsid w:val="00BC05B5"/>
    <w:rsid w:val="00BC23E2"/>
    <w:rsid w:val="00BC3590"/>
    <w:rsid w:val="00BC386A"/>
    <w:rsid w:val="00BC3DB2"/>
    <w:rsid w:val="00BC4856"/>
    <w:rsid w:val="00BC4B91"/>
    <w:rsid w:val="00BC4F08"/>
    <w:rsid w:val="00BC4F19"/>
    <w:rsid w:val="00BC52FF"/>
    <w:rsid w:val="00BC5E1B"/>
    <w:rsid w:val="00BC5F13"/>
    <w:rsid w:val="00BC606B"/>
    <w:rsid w:val="00BC63C0"/>
    <w:rsid w:val="00BC6478"/>
    <w:rsid w:val="00BC7109"/>
    <w:rsid w:val="00BC7904"/>
    <w:rsid w:val="00BD0AA2"/>
    <w:rsid w:val="00BD1164"/>
    <w:rsid w:val="00BD2785"/>
    <w:rsid w:val="00BD2B9D"/>
    <w:rsid w:val="00BD375C"/>
    <w:rsid w:val="00BD3865"/>
    <w:rsid w:val="00BD55D6"/>
    <w:rsid w:val="00BD55F5"/>
    <w:rsid w:val="00BD568D"/>
    <w:rsid w:val="00BD5D3A"/>
    <w:rsid w:val="00BD6B2B"/>
    <w:rsid w:val="00BD735F"/>
    <w:rsid w:val="00BE02DC"/>
    <w:rsid w:val="00BE0BA4"/>
    <w:rsid w:val="00BE1996"/>
    <w:rsid w:val="00BE228A"/>
    <w:rsid w:val="00BE36B2"/>
    <w:rsid w:val="00BE37F3"/>
    <w:rsid w:val="00BE4635"/>
    <w:rsid w:val="00BE53CB"/>
    <w:rsid w:val="00BE5F84"/>
    <w:rsid w:val="00BE635F"/>
    <w:rsid w:val="00BE6931"/>
    <w:rsid w:val="00BE74B0"/>
    <w:rsid w:val="00BE7B30"/>
    <w:rsid w:val="00BF0163"/>
    <w:rsid w:val="00BF0BA7"/>
    <w:rsid w:val="00BF2D3F"/>
    <w:rsid w:val="00BF2FD9"/>
    <w:rsid w:val="00BF389F"/>
    <w:rsid w:val="00BF3E9F"/>
    <w:rsid w:val="00BF40C5"/>
    <w:rsid w:val="00BF474A"/>
    <w:rsid w:val="00BF47E8"/>
    <w:rsid w:val="00BF4B47"/>
    <w:rsid w:val="00BF4E04"/>
    <w:rsid w:val="00BF4E57"/>
    <w:rsid w:val="00BF4F5F"/>
    <w:rsid w:val="00BF51A6"/>
    <w:rsid w:val="00BF68D6"/>
    <w:rsid w:val="00BF6F9D"/>
    <w:rsid w:val="00BF772E"/>
    <w:rsid w:val="00BF7F02"/>
    <w:rsid w:val="00C000EA"/>
    <w:rsid w:val="00C008E0"/>
    <w:rsid w:val="00C01344"/>
    <w:rsid w:val="00C01427"/>
    <w:rsid w:val="00C01D58"/>
    <w:rsid w:val="00C02BF3"/>
    <w:rsid w:val="00C0305E"/>
    <w:rsid w:val="00C03222"/>
    <w:rsid w:val="00C0361A"/>
    <w:rsid w:val="00C03979"/>
    <w:rsid w:val="00C04C73"/>
    <w:rsid w:val="00C05254"/>
    <w:rsid w:val="00C058B3"/>
    <w:rsid w:val="00C05CE4"/>
    <w:rsid w:val="00C05DFD"/>
    <w:rsid w:val="00C05FF3"/>
    <w:rsid w:val="00C06020"/>
    <w:rsid w:val="00C06DD2"/>
    <w:rsid w:val="00C079EE"/>
    <w:rsid w:val="00C10375"/>
    <w:rsid w:val="00C11305"/>
    <w:rsid w:val="00C11FCD"/>
    <w:rsid w:val="00C122D0"/>
    <w:rsid w:val="00C124EF"/>
    <w:rsid w:val="00C1280E"/>
    <w:rsid w:val="00C12AA8"/>
    <w:rsid w:val="00C136C9"/>
    <w:rsid w:val="00C143B0"/>
    <w:rsid w:val="00C14AB1"/>
    <w:rsid w:val="00C152A9"/>
    <w:rsid w:val="00C1535D"/>
    <w:rsid w:val="00C1604D"/>
    <w:rsid w:val="00C163C4"/>
    <w:rsid w:val="00C16717"/>
    <w:rsid w:val="00C167BF"/>
    <w:rsid w:val="00C17223"/>
    <w:rsid w:val="00C172A2"/>
    <w:rsid w:val="00C208E9"/>
    <w:rsid w:val="00C214DA"/>
    <w:rsid w:val="00C21528"/>
    <w:rsid w:val="00C21889"/>
    <w:rsid w:val="00C22378"/>
    <w:rsid w:val="00C223CC"/>
    <w:rsid w:val="00C22C75"/>
    <w:rsid w:val="00C232A5"/>
    <w:rsid w:val="00C24473"/>
    <w:rsid w:val="00C24EB3"/>
    <w:rsid w:val="00C25178"/>
    <w:rsid w:val="00C2643A"/>
    <w:rsid w:val="00C2739E"/>
    <w:rsid w:val="00C30816"/>
    <w:rsid w:val="00C32B92"/>
    <w:rsid w:val="00C32CC2"/>
    <w:rsid w:val="00C32E56"/>
    <w:rsid w:val="00C32F61"/>
    <w:rsid w:val="00C32FF7"/>
    <w:rsid w:val="00C330A8"/>
    <w:rsid w:val="00C34C93"/>
    <w:rsid w:val="00C351E0"/>
    <w:rsid w:val="00C3573F"/>
    <w:rsid w:val="00C35E9F"/>
    <w:rsid w:val="00C35F11"/>
    <w:rsid w:val="00C35F27"/>
    <w:rsid w:val="00C36502"/>
    <w:rsid w:val="00C36949"/>
    <w:rsid w:val="00C36FF0"/>
    <w:rsid w:val="00C37268"/>
    <w:rsid w:val="00C377E4"/>
    <w:rsid w:val="00C4030E"/>
    <w:rsid w:val="00C4096C"/>
    <w:rsid w:val="00C409CB"/>
    <w:rsid w:val="00C40CCD"/>
    <w:rsid w:val="00C41421"/>
    <w:rsid w:val="00C41DA7"/>
    <w:rsid w:val="00C4304B"/>
    <w:rsid w:val="00C436B2"/>
    <w:rsid w:val="00C43C26"/>
    <w:rsid w:val="00C450AB"/>
    <w:rsid w:val="00C452E0"/>
    <w:rsid w:val="00C45450"/>
    <w:rsid w:val="00C47DCF"/>
    <w:rsid w:val="00C47F7E"/>
    <w:rsid w:val="00C5176B"/>
    <w:rsid w:val="00C51B41"/>
    <w:rsid w:val="00C51D14"/>
    <w:rsid w:val="00C5283C"/>
    <w:rsid w:val="00C52A2D"/>
    <w:rsid w:val="00C54075"/>
    <w:rsid w:val="00C54092"/>
    <w:rsid w:val="00C54ACC"/>
    <w:rsid w:val="00C55537"/>
    <w:rsid w:val="00C55571"/>
    <w:rsid w:val="00C558D5"/>
    <w:rsid w:val="00C5740A"/>
    <w:rsid w:val="00C574EE"/>
    <w:rsid w:val="00C57FAD"/>
    <w:rsid w:val="00C600A3"/>
    <w:rsid w:val="00C6028B"/>
    <w:rsid w:val="00C606BD"/>
    <w:rsid w:val="00C60DED"/>
    <w:rsid w:val="00C60E0A"/>
    <w:rsid w:val="00C627F8"/>
    <w:rsid w:val="00C62D2F"/>
    <w:rsid w:val="00C62FD5"/>
    <w:rsid w:val="00C63498"/>
    <w:rsid w:val="00C63B20"/>
    <w:rsid w:val="00C63FE0"/>
    <w:rsid w:val="00C64159"/>
    <w:rsid w:val="00C64304"/>
    <w:rsid w:val="00C643B9"/>
    <w:rsid w:val="00C64F8D"/>
    <w:rsid w:val="00C65B35"/>
    <w:rsid w:val="00C66CE9"/>
    <w:rsid w:val="00C67163"/>
    <w:rsid w:val="00C67DE9"/>
    <w:rsid w:val="00C70811"/>
    <w:rsid w:val="00C70CC8"/>
    <w:rsid w:val="00C70DBC"/>
    <w:rsid w:val="00C72DE5"/>
    <w:rsid w:val="00C73434"/>
    <w:rsid w:val="00C73A10"/>
    <w:rsid w:val="00C73D5C"/>
    <w:rsid w:val="00C73E52"/>
    <w:rsid w:val="00C74600"/>
    <w:rsid w:val="00C74F06"/>
    <w:rsid w:val="00C755F3"/>
    <w:rsid w:val="00C7585D"/>
    <w:rsid w:val="00C75C9C"/>
    <w:rsid w:val="00C75F30"/>
    <w:rsid w:val="00C760A1"/>
    <w:rsid w:val="00C7630A"/>
    <w:rsid w:val="00C76B71"/>
    <w:rsid w:val="00C77D71"/>
    <w:rsid w:val="00C800C8"/>
    <w:rsid w:val="00C809A1"/>
    <w:rsid w:val="00C825CF"/>
    <w:rsid w:val="00C825DC"/>
    <w:rsid w:val="00C82CB4"/>
    <w:rsid w:val="00C82D8D"/>
    <w:rsid w:val="00C85389"/>
    <w:rsid w:val="00C855B0"/>
    <w:rsid w:val="00C85CAE"/>
    <w:rsid w:val="00C85CB6"/>
    <w:rsid w:val="00C87505"/>
    <w:rsid w:val="00C87622"/>
    <w:rsid w:val="00C8762A"/>
    <w:rsid w:val="00C877AA"/>
    <w:rsid w:val="00C90A54"/>
    <w:rsid w:val="00C90B46"/>
    <w:rsid w:val="00C91BF6"/>
    <w:rsid w:val="00C9391F"/>
    <w:rsid w:val="00C93B18"/>
    <w:rsid w:val="00C93ED4"/>
    <w:rsid w:val="00C93FCE"/>
    <w:rsid w:val="00C946BD"/>
    <w:rsid w:val="00C948BA"/>
    <w:rsid w:val="00C9511B"/>
    <w:rsid w:val="00C95976"/>
    <w:rsid w:val="00C969B6"/>
    <w:rsid w:val="00C97EEE"/>
    <w:rsid w:val="00CA12F8"/>
    <w:rsid w:val="00CA183F"/>
    <w:rsid w:val="00CA41AE"/>
    <w:rsid w:val="00CA42FD"/>
    <w:rsid w:val="00CA51F3"/>
    <w:rsid w:val="00CA539A"/>
    <w:rsid w:val="00CA5BBF"/>
    <w:rsid w:val="00CA5E26"/>
    <w:rsid w:val="00CA603E"/>
    <w:rsid w:val="00CA63BF"/>
    <w:rsid w:val="00CA64A2"/>
    <w:rsid w:val="00CA6D6B"/>
    <w:rsid w:val="00CA6EC0"/>
    <w:rsid w:val="00CA75BC"/>
    <w:rsid w:val="00CB0620"/>
    <w:rsid w:val="00CB16E8"/>
    <w:rsid w:val="00CB1B87"/>
    <w:rsid w:val="00CB25DB"/>
    <w:rsid w:val="00CB30CC"/>
    <w:rsid w:val="00CB38B0"/>
    <w:rsid w:val="00CB3D63"/>
    <w:rsid w:val="00CB40F1"/>
    <w:rsid w:val="00CB47C0"/>
    <w:rsid w:val="00CB6334"/>
    <w:rsid w:val="00CC045C"/>
    <w:rsid w:val="00CC09B6"/>
    <w:rsid w:val="00CC143D"/>
    <w:rsid w:val="00CC17F1"/>
    <w:rsid w:val="00CC1F40"/>
    <w:rsid w:val="00CC20D2"/>
    <w:rsid w:val="00CC2C0E"/>
    <w:rsid w:val="00CC30E8"/>
    <w:rsid w:val="00CC3295"/>
    <w:rsid w:val="00CC33FD"/>
    <w:rsid w:val="00CC38EE"/>
    <w:rsid w:val="00CC3A9A"/>
    <w:rsid w:val="00CC5867"/>
    <w:rsid w:val="00CC6270"/>
    <w:rsid w:val="00CC6D24"/>
    <w:rsid w:val="00CC7163"/>
    <w:rsid w:val="00CC741B"/>
    <w:rsid w:val="00CC7946"/>
    <w:rsid w:val="00CD0227"/>
    <w:rsid w:val="00CD0339"/>
    <w:rsid w:val="00CD0D10"/>
    <w:rsid w:val="00CD1240"/>
    <w:rsid w:val="00CD1C18"/>
    <w:rsid w:val="00CD3262"/>
    <w:rsid w:val="00CD3D4D"/>
    <w:rsid w:val="00CD4B79"/>
    <w:rsid w:val="00CD4FC2"/>
    <w:rsid w:val="00CD5F97"/>
    <w:rsid w:val="00CD6AA3"/>
    <w:rsid w:val="00CD7BCB"/>
    <w:rsid w:val="00CD7D3A"/>
    <w:rsid w:val="00CD7E2A"/>
    <w:rsid w:val="00CE08FE"/>
    <w:rsid w:val="00CE097B"/>
    <w:rsid w:val="00CE1FD6"/>
    <w:rsid w:val="00CE3823"/>
    <w:rsid w:val="00CE39AA"/>
    <w:rsid w:val="00CE3DF1"/>
    <w:rsid w:val="00CE410C"/>
    <w:rsid w:val="00CE454B"/>
    <w:rsid w:val="00CE4D87"/>
    <w:rsid w:val="00CE5715"/>
    <w:rsid w:val="00CE5BFB"/>
    <w:rsid w:val="00CE69E0"/>
    <w:rsid w:val="00CE77E2"/>
    <w:rsid w:val="00CF18BE"/>
    <w:rsid w:val="00CF1A21"/>
    <w:rsid w:val="00CF1BF7"/>
    <w:rsid w:val="00CF3605"/>
    <w:rsid w:val="00CF4704"/>
    <w:rsid w:val="00CF4D1B"/>
    <w:rsid w:val="00CF5647"/>
    <w:rsid w:val="00CF6036"/>
    <w:rsid w:val="00CF6E3D"/>
    <w:rsid w:val="00CF7E94"/>
    <w:rsid w:val="00D0023A"/>
    <w:rsid w:val="00D00701"/>
    <w:rsid w:val="00D01BA1"/>
    <w:rsid w:val="00D03E5E"/>
    <w:rsid w:val="00D05686"/>
    <w:rsid w:val="00D06648"/>
    <w:rsid w:val="00D06698"/>
    <w:rsid w:val="00D06C56"/>
    <w:rsid w:val="00D071E3"/>
    <w:rsid w:val="00D107B2"/>
    <w:rsid w:val="00D108CB"/>
    <w:rsid w:val="00D1095A"/>
    <w:rsid w:val="00D14B03"/>
    <w:rsid w:val="00D14B54"/>
    <w:rsid w:val="00D15679"/>
    <w:rsid w:val="00D158D2"/>
    <w:rsid w:val="00D15A13"/>
    <w:rsid w:val="00D169C5"/>
    <w:rsid w:val="00D17F02"/>
    <w:rsid w:val="00D17F42"/>
    <w:rsid w:val="00D20C9A"/>
    <w:rsid w:val="00D21019"/>
    <w:rsid w:val="00D2138B"/>
    <w:rsid w:val="00D229F8"/>
    <w:rsid w:val="00D23D7B"/>
    <w:rsid w:val="00D23DB9"/>
    <w:rsid w:val="00D245A8"/>
    <w:rsid w:val="00D24E4F"/>
    <w:rsid w:val="00D26262"/>
    <w:rsid w:val="00D263D1"/>
    <w:rsid w:val="00D26609"/>
    <w:rsid w:val="00D26EBF"/>
    <w:rsid w:val="00D277D6"/>
    <w:rsid w:val="00D30D51"/>
    <w:rsid w:val="00D31359"/>
    <w:rsid w:val="00D31521"/>
    <w:rsid w:val="00D31855"/>
    <w:rsid w:val="00D31CEF"/>
    <w:rsid w:val="00D32274"/>
    <w:rsid w:val="00D325F2"/>
    <w:rsid w:val="00D3324C"/>
    <w:rsid w:val="00D334BF"/>
    <w:rsid w:val="00D344AF"/>
    <w:rsid w:val="00D34666"/>
    <w:rsid w:val="00D363AD"/>
    <w:rsid w:val="00D3644E"/>
    <w:rsid w:val="00D3761E"/>
    <w:rsid w:val="00D37820"/>
    <w:rsid w:val="00D37846"/>
    <w:rsid w:val="00D379CC"/>
    <w:rsid w:val="00D4074E"/>
    <w:rsid w:val="00D408FB"/>
    <w:rsid w:val="00D411A6"/>
    <w:rsid w:val="00D414C1"/>
    <w:rsid w:val="00D41581"/>
    <w:rsid w:val="00D41ECC"/>
    <w:rsid w:val="00D4254F"/>
    <w:rsid w:val="00D427F4"/>
    <w:rsid w:val="00D43931"/>
    <w:rsid w:val="00D44FD0"/>
    <w:rsid w:val="00D4637F"/>
    <w:rsid w:val="00D465F8"/>
    <w:rsid w:val="00D46D8A"/>
    <w:rsid w:val="00D46FE4"/>
    <w:rsid w:val="00D47340"/>
    <w:rsid w:val="00D475C8"/>
    <w:rsid w:val="00D478F9"/>
    <w:rsid w:val="00D50141"/>
    <w:rsid w:val="00D503D6"/>
    <w:rsid w:val="00D51717"/>
    <w:rsid w:val="00D519D3"/>
    <w:rsid w:val="00D51E3D"/>
    <w:rsid w:val="00D52397"/>
    <w:rsid w:val="00D52538"/>
    <w:rsid w:val="00D5278E"/>
    <w:rsid w:val="00D533AF"/>
    <w:rsid w:val="00D53510"/>
    <w:rsid w:val="00D54277"/>
    <w:rsid w:val="00D54B31"/>
    <w:rsid w:val="00D561FB"/>
    <w:rsid w:val="00D56257"/>
    <w:rsid w:val="00D5657D"/>
    <w:rsid w:val="00D56821"/>
    <w:rsid w:val="00D570CC"/>
    <w:rsid w:val="00D57F35"/>
    <w:rsid w:val="00D6062C"/>
    <w:rsid w:val="00D61B8D"/>
    <w:rsid w:val="00D61EA1"/>
    <w:rsid w:val="00D6326E"/>
    <w:rsid w:val="00D63EF4"/>
    <w:rsid w:val="00D6432E"/>
    <w:rsid w:val="00D64747"/>
    <w:rsid w:val="00D64846"/>
    <w:rsid w:val="00D64A9A"/>
    <w:rsid w:val="00D64B03"/>
    <w:rsid w:val="00D64C4B"/>
    <w:rsid w:val="00D65E75"/>
    <w:rsid w:val="00D65E97"/>
    <w:rsid w:val="00D66103"/>
    <w:rsid w:val="00D66437"/>
    <w:rsid w:val="00D66A1D"/>
    <w:rsid w:val="00D66B61"/>
    <w:rsid w:val="00D66E7F"/>
    <w:rsid w:val="00D71D05"/>
    <w:rsid w:val="00D73150"/>
    <w:rsid w:val="00D7354D"/>
    <w:rsid w:val="00D73821"/>
    <w:rsid w:val="00D74355"/>
    <w:rsid w:val="00D747EF"/>
    <w:rsid w:val="00D749B6"/>
    <w:rsid w:val="00D7516A"/>
    <w:rsid w:val="00D75584"/>
    <w:rsid w:val="00D763BB"/>
    <w:rsid w:val="00D76506"/>
    <w:rsid w:val="00D7661F"/>
    <w:rsid w:val="00D76661"/>
    <w:rsid w:val="00D76CDF"/>
    <w:rsid w:val="00D76EFF"/>
    <w:rsid w:val="00D77438"/>
    <w:rsid w:val="00D77AFD"/>
    <w:rsid w:val="00D80556"/>
    <w:rsid w:val="00D808BB"/>
    <w:rsid w:val="00D8131A"/>
    <w:rsid w:val="00D82AB9"/>
    <w:rsid w:val="00D82DA4"/>
    <w:rsid w:val="00D835EF"/>
    <w:rsid w:val="00D841E8"/>
    <w:rsid w:val="00D848C1"/>
    <w:rsid w:val="00D852D8"/>
    <w:rsid w:val="00D857A0"/>
    <w:rsid w:val="00D85886"/>
    <w:rsid w:val="00D85D2E"/>
    <w:rsid w:val="00D86DF8"/>
    <w:rsid w:val="00D871DC"/>
    <w:rsid w:val="00D873A4"/>
    <w:rsid w:val="00D874EE"/>
    <w:rsid w:val="00D90802"/>
    <w:rsid w:val="00D91071"/>
    <w:rsid w:val="00D911F6"/>
    <w:rsid w:val="00D916D3"/>
    <w:rsid w:val="00D91AD5"/>
    <w:rsid w:val="00D93233"/>
    <w:rsid w:val="00D934D2"/>
    <w:rsid w:val="00D946D9"/>
    <w:rsid w:val="00D946E0"/>
    <w:rsid w:val="00D94B90"/>
    <w:rsid w:val="00D952B9"/>
    <w:rsid w:val="00D95B56"/>
    <w:rsid w:val="00D96709"/>
    <w:rsid w:val="00D96DA7"/>
    <w:rsid w:val="00D9763E"/>
    <w:rsid w:val="00D9774D"/>
    <w:rsid w:val="00DA0F64"/>
    <w:rsid w:val="00DA1386"/>
    <w:rsid w:val="00DA1F8B"/>
    <w:rsid w:val="00DA226D"/>
    <w:rsid w:val="00DA25C4"/>
    <w:rsid w:val="00DA3680"/>
    <w:rsid w:val="00DA4256"/>
    <w:rsid w:val="00DA4A20"/>
    <w:rsid w:val="00DA5CF9"/>
    <w:rsid w:val="00DA6B05"/>
    <w:rsid w:val="00DA73A9"/>
    <w:rsid w:val="00DA7602"/>
    <w:rsid w:val="00DA7C77"/>
    <w:rsid w:val="00DB03F9"/>
    <w:rsid w:val="00DB0436"/>
    <w:rsid w:val="00DB0ACF"/>
    <w:rsid w:val="00DB0CAF"/>
    <w:rsid w:val="00DB0CB6"/>
    <w:rsid w:val="00DB11EA"/>
    <w:rsid w:val="00DB1D78"/>
    <w:rsid w:val="00DB1FF1"/>
    <w:rsid w:val="00DB2764"/>
    <w:rsid w:val="00DB287C"/>
    <w:rsid w:val="00DB3B94"/>
    <w:rsid w:val="00DB3FC1"/>
    <w:rsid w:val="00DB4158"/>
    <w:rsid w:val="00DB436A"/>
    <w:rsid w:val="00DB5102"/>
    <w:rsid w:val="00DB5C3E"/>
    <w:rsid w:val="00DB6901"/>
    <w:rsid w:val="00DB7849"/>
    <w:rsid w:val="00DC03FD"/>
    <w:rsid w:val="00DC317F"/>
    <w:rsid w:val="00DC3BEE"/>
    <w:rsid w:val="00DC4366"/>
    <w:rsid w:val="00DC45A7"/>
    <w:rsid w:val="00DC4744"/>
    <w:rsid w:val="00DC47A2"/>
    <w:rsid w:val="00DC511A"/>
    <w:rsid w:val="00DC6675"/>
    <w:rsid w:val="00DC7DDE"/>
    <w:rsid w:val="00DD0E6F"/>
    <w:rsid w:val="00DD1018"/>
    <w:rsid w:val="00DD14E5"/>
    <w:rsid w:val="00DD20C7"/>
    <w:rsid w:val="00DD25F2"/>
    <w:rsid w:val="00DD288B"/>
    <w:rsid w:val="00DD2F27"/>
    <w:rsid w:val="00DD34C4"/>
    <w:rsid w:val="00DD4401"/>
    <w:rsid w:val="00DD471E"/>
    <w:rsid w:val="00DD5241"/>
    <w:rsid w:val="00DD5806"/>
    <w:rsid w:val="00DD6513"/>
    <w:rsid w:val="00DD660E"/>
    <w:rsid w:val="00DD6B19"/>
    <w:rsid w:val="00DD75F5"/>
    <w:rsid w:val="00DD768D"/>
    <w:rsid w:val="00DE006A"/>
    <w:rsid w:val="00DE0A20"/>
    <w:rsid w:val="00DE0CAD"/>
    <w:rsid w:val="00DE14F5"/>
    <w:rsid w:val="00DE1559"/>
    <w:rsid w:val="00DE1B3F"/>
    <w:rsid w:val="00DE30BA"/>
    <w:rsid w:val="00DE35BA"/>
    <w:rsid w:val="00DE36CF"/>
    <w:rsid w:val="00DE388D"/>
    <w:rsid w:val="00DE38CE"/>
    <w:rsid w:val="00DE39AB"/>
    <w:rsid w:val="00DE41A3"/>
    <w:rsid w:val="00DE4CAA"/>
    <w:rsid w:val="00DE4D07"/>
    <w:rsid w:val="00DE5108"/>
    <w:rsid w:val="00DE5147"/>
    <w:rsid w:val="00DE571D"/>
    <w:rsid w:val="00DE5E2E"/>
    <w:rsid w:val="00DE62D5"/>
    <w:rsid w:val="00DE6DB7"/>
    <w:rsid w:val="00DE784B"/>
    <w:rsid w:val="00DF00B7"/>
    <w:rsid w:val="00DF07BE"/>
    <w:rsid w:val="00DF2754"/>
    <w:rsid w:val="00DF2BE3"/>
    <w:rsid w:val="00DF34C2"/>
    <w:rsid w:val="00DF3A88"/>
    <w:rsid w:val="00DF3EA2"/>
    <w:rsid w:val="00DF3F26"/>
    <w:rsid w:val="00DF4263"/>
    <w:rsid w:val="00DF4451"/>
    <w:rsid w:val="00DF50D4"/>
    <w:rsid w:val="00DF63A4"/>
    <w:rsid w:val="00DF7699"/>
    <w:rsid w:val="00DF7965"/>
    <w:rsid w:val="00DF7E41"/>
    <w:rsid w:val="00E001DD"/>
    <w:rsid w:val="00E006E9"/>
    <w:rsid w:val="00E00CBE"/>
    <w:rsid w:val="00E00E23"/>
    <w:rsid w:val="00E01F4C"/>
    <w:rsid w:val="00E02EC2"/>
    <w:rsid w:val="00E030F8"/>
    <w:rsid w:val="00E03288"/>
    <w:rsid w:val="00E038BB"/>
    <w:rsid w:val="00E03A38"/>
    <w:rsid w:val="00E03AD2"/>
    <w:rsid w:val="00E03E73"/>
    <w:rsid w:val="00E041C9"/>
    <w:rsid w:val="00E046CD"/>
    <w:rsid w:val="00E0491E"/>
    <w:rsid w:val="00E049F2"/>
    <w:rsid w:val="00E05269"/>
    <w:rsid w:val="00E05585"/>
    <w:rsid w:val="00E05A5D"/>
    <w:rsid w:val="00E05A5F"/>
    <w:rsid w:val="00E05B58"/>
    <w:rsid w:val="00E060B8"/>
    <w:rsid w:val="00E0666D"/>
    <w:rsid w:val="00E0673A"/>
    <w:rsid w:val="00E06EEC"/>
    <w:rsid w:val="00E06FB4"/>
    <w:rsid w:val="00E071DE"/>
    <w:rsid w:val="00E07E34"/>
    <w:rsid w:val="00E10AC5"/>
    <w:rsid w:val="00E12DD0"/>
    <w:rsid w:val="00E12EA8"/>
    <w:rsid w:val="00E131AC"/>
    <w:rsid w:val="00E138DD"/>
    <w:rsid w:val="00E145C9"/>
    <w:rsid w:val="00E1611D"/>
    <w:rsid w:val="00E163B3"/>
    <w:rsid w:val="00E17595"/>
    <w:rsid w:val="00E178C8"/>
    <w:rsid w:val="00E20084"/>
    <w:rsid w:val="00E202A8"/>
    <w:rsid w:val="00E223F8"/>
    <w:rsid w:val="00E22428"/>
    <w:rsid w:val="00E22938"/>
    <w:rsid w:val="00E22E29"/>
    <w:rsid w:val="00E23460"/>
    <w:rsid w:val="00E2362A"/>
    <w:rsid w:val="00E23C0C"/>
    <w:rsid w:val="00E23FE2"/>
    <w:rsid w:val="00E244B2"/>
    <w:rsid w:val="00E24AAA"/>
    <w:rsid w:val="00E24B9E"/>
    <w:rsid w:val="00E24FCC"/>
    <w:rsid w:val="00E25324"/>
    <w:rsid w:val="00E26297"/>
    <w:rsid w:val="00E2728D"/>
    <w:rsid w:val="00E30364"/>
    <w:rsid w:val="00E30CD0"/>
    <w:rsid w:val="00E31F4E"/>
    <w:rsid w:val="00E325F3"/>
    <w:rsid w:val="00E332F9"/>
    <w:rsid w:val="00E34163"/>
    <w:rsid w:val="00E34928"/>
    <w:rsid w:val="00E36338"/>
    <w:rsid w:val="00E40005"/>
    <w:rsid w:val="00E40300"/>
    <w:rsid w:val="00E41215"/>
    <w:rsid w:val="00E412EB"/>
    <w:rsid w:val="00E41860"/>
    <w:rsid w:val="00E42AA3"/>
    <w:rsid w:val="00E43372"/>
    <w:rsid w:val="00E43D39"/>
    <w:rsid w:val="00E43F66"/>
    <w:rsid w:val="00E44157"/>
    <w:rsid w:val="00E4453C"/>
    <w:rsid w:val="00E44ACD"/>
    <w:rsid w:val="00E44DF2"/>
    <w:rsid w:val="00E44E5E"/>
    <w:rsid w:val="00E45181"/>
    <w:rsid w:val="00E452E1"/>
    <w:rsid w:val="00E46042"/>
    <w:rsid w:val="00E4616C"/>
    <w:rsid w:val="00E46948"/>
    <w:rsid w:val="00E46980"/>
    <w:rsid w:val="00E47125"/>
    <w:rsid w:val="00E51BB2"/>
    <w:rsid w:val="00E52927"/>
    <w:rsid w:val="00E52A0D"/>
    <w:rsid w:val="00E52AC5"/>
    <w:rsid w:val="00E52B7A"/>
    <w:rsid w:val="00E52BAC"/>
    <w:rsid w:val="00E5356C"/>
    <w:rsid w:val="00E53F93"/>
    <w:rsid w:val="00E541C8"/>
    <w:rsid w:val="00E558A2"/>
    <w:rsid w:val="00E56B44"/>
    <w:rsid w:val="00E573ED"/>
    <w:rsid w:val="00E574F3"/>
    <w:rsid w:val="00E57593"/>
    <w:rsid w:val="00E60EA0"/>
    <w:rsid w:val="00E610AB"/>
    <w:rsid w:val="00E61504"/>
    <w:rsid w:val="00E61865"/>
    <w:rsid w:val="00E61A88"/>
    <w:rsid w:val="00E6210F"/>
    <w:rsid w:val="00E624BA"/>
    <w:rsid w:val="00E6296D"/>
    <w:rsid w:val="00E631CB"/>
    <w:rsid w:val="00E65578"/>
    <w:rsid w:val="00E65BFA"/>
    <w:rsid w:val="00E6634E"/>
    <w:rsid w:val="00E6687C"/>
    <w:rsid w:val="00E668BA"/>
    <w:rsid w:val="00E66C57"/>
    <w:rsid w:val="00E67C4B"/>
    <w:rsid w:val="00E67F51"/>
    <w:rsid w:val="00E70372"/>
    <w:rsid w:val="00E7125E"/>
    <w:rsid w:val="00E71678"/>
    <w:rsid w:val="00E71D16"/>
    <w:rsid w:val="00E7393E"/>
    <w:rsid w:val="00E74137"/>
    <w:rsid w:val="00E742CC"/>
    <w:rsid w:val="00E74745"/>
    <w:rsid w:val="00E74C24"/>
    <w:rsid w:val="00E75959"/>
    <w:rsid w:val="00E75EB2"/>
    <w:rsid w:val="00E75F5E"/>
    <w:rsid w:val="00E77329"/>
    <w:rsid w:val="00E80453"/>
    <w:rsid w:val="00E82D53"/>
    <w:rsid w:val="00E833E2"/>
    <w:rsid w:val="00E84CBB"/>
    <w:rsid w:val="00E84EC7"/>
    <w:rsid w:val="00E85AF2"/>
    <w:rsid w:val="00E85F84"/>
    <w:rsid w:val="00E862A5"/>
    <w:rsid w:val="00E87E0C"/>
    <w:rsid w:val="00E90248"/>
    <w:rsid w:val="00E90652"/>
    <w:rsid w:val="00E90AF7"/>
    <w:rsid w:val="00E9140B"/>
    <w:rsid w:val="00E91EB6"/>
    <w:rsid w:val="00E91F79"/>
    <w:rsid w:val="00E9226A"/>
    <w:rsid w:val="00E94B33"/>
    <w:rsid w:val="00E95875"/>
    <w:rsid w:val="00E961E7"/>
    <w:rsid w:val="00E96AAC"/>
    <w:rsid w:val="00E971FA"/>
    <w:rsid w:val="00E9732A"/>
    <w:rsid w:val="00E97782"/>
    <w:rsid w:val="00E97968"/>
    <w:rsid w:val="00EA0E1F"/>
    <w:rsid w:val="00EA233B"/>
    <w:rsid w:val="00EA2F21"/>
    <w:rsid w:val="00EA315C"/>
    <w:rsid w:val="00EA45AB"/>
    <w:rsid w:val="00EA46B1"/>
    <w:rsid w:val="00EA513C"/>
    <w:rsid w:val="00EA61B3"/>
    <w:rsid w:val="00EA638D"/>
    <w:rsid w:val="00EA6CF8"/>
    <w:rsid w:val="00EA6E93"/>
    <w:rsid w:val="00EA702D"/>
    <w:rsid w:val="00EA7436"/>
    <w:rsid w:val="00EA7461"/>
    <w:rsid w:val="00EA763E"/>
    <w:rsid w:val="00EB0BB1"/>
    <w:rsid w:val="00EB0D02"/>
    <w:rsid w:val="00EB0D77"/>
    <w:rsid w:val="00EB12F5"/>
    <w:rsid w:val="00EB1442"/>
    <w:rsid w:val="00EB1465"/>
    <w:rsid w:val="00EB1F32"/>
    <w:rsid w:val="00EB2F0C"/>
    <w:rsid w:val="00EB3D38"/>
    <w:rsid w:val="00EB4442"/>
    <w:rsid w:val="00EB5164"/>
    <w:rsid w:val="00EB619C"/>
    <w:rsid w:val="00EB7238"/>
    <w:rsid w:val="00EB72D2"/>
    <w:rsid w:val="00EB7728"/>
    <w:rsid w:val="00EB7955"/>
    <w:rsid w:val="00EB7C5B"/>
    <w:rsid w:val="00EC0D8E"/>
    <w:rsid w:val="00EC0E60"/>
    <w:rsid w:val="00EC23BC"/>
    <w:rsid w:val="00EC24B4"/>
    <w:rsid w:val="00EC278F"/>
    <w:rsid w:val="00EC4178"/>
    <w:rsid w:val="00EC4956"/>
    <w:rsid w:val="00EC49A1"/>
    <w:rsid w:val="00EC4B54"/>
    <w:rsid w:val="00EC517D"/>
    <w:rsid w:val="00EC56A1"/>
    <w:rsid w:val="00EC584B"/>
    <w:rsid w:val="00EC5C94"/>
    <w:rsid w:val="00EC7697"/>
    <w:rsid w:val="00EC7B76"/>
    <w:rsid w:val="00ED05B8"/>
    <w:rsid w:val="00ED0938"/>
    <w:rsid w:val="00ED0993"/>
    <w:rsid w:val="00ED0A56"/>
    <w:rsid w:val="00ED0D6D"/>
    <w:rsid w:val="00ED13E0"/>
    <w:rsid w:val="00ED2239"/>
    <w:rsid w:val="00ED3A36"/>
    <w:rsid w:val="00ED3BFB"/>
    <w:rsid w:val="00ED4807"/>
    <w:rsid w:val="00ED4AFA"/>
    <w:rsid w:val="00ED5069"/>
    <w:rsid w:val="00ED5956"/>
    <w:rsid w:val="00ED59E2"/>
    <w:rsid w:val="00ED5C60"/>
    <w:rsid w:val="00ED61FB"/>
    <w:rsid w:val="00ED7620"/>
    <w:rsid w:val="00EE0852"/>
    <w:rsid w:val="00EE23FE"/>
    <w:rsid w:val="00EE253C"/>
    <w:rsid w:val="00EE2ED3"/>
    <w:rsid w:val="00EE32B5"/>
    <w:rsid w:val="00EE4050"/>
    <w:rsid w:val="00EE4258"/>
    <w:rsid w:val="00EE4D97"/>
    <w:rsid w:val="00EE4E71"/>
    <w:rsid w:val="00EE5C6B"/>
    <w:rsid w:val="00EE5F04"/>
    <w:rsid w:val="00EE600C"/>
    <w:rsid w:val="00EE62ED"/>
    <w:rsid w:val="00EE674E"/>
    <w:rsid w:val="00EE7B74"/>
    <w:rsid w:val="00EE7C1F"/>
    <w:rsid w:val="00EF0748"/>
    <w:rsid w:val="00EF098E"/>
    <w:rsid w:val="00EF0FBC"/>
    <w:rsid w:val="00EF1BE2"/>
    <w:rsid w:val="00EF22CB"/>
    <w:rsid w:val="00EF2831"/>
    <w:rsid w:val="00EF3126"/>
    <w:rsid w:val="00EF3542"/>
    <w:rsid w:val="00EF4334"/>
    <w:rsid w:val="00EF43B2"/>
    <w:rsid w:val="00EF4D66"/>
    <w:rsid w:val="00EF57C7"/>
    <w:rsid w:val="00EF6CFC"/>
    <w:rsid w:val="00EF6D28"/>
    <w:rsid w:val="00EF7DAE"/>
    <w:rsid w:val="00F0063F"/>
    <w:rsid w:val="00F00A47"/>
    <w:rsid w:val="00F01171"/>
    <w:rsid w:val="00F01490"/>
    <w:rsid w:val="00F014F4"/>
    <w:rsid w:val="00F021E9"/>
    <w:rsid w:val="00F02356"/>
    <w:rsid w:val="00F023D6"/>
    <w:rsid w:val="00F0267E"/>
    <w:rsid w:val="00F033FE"/>
    <w:rsid w:val="00F03BA6"/>
    <w:rsid w:val="00F05D9A"/>
    <w:rsid w:val="00F06034"/>
    <w:rsid w:val="00F078F9"/>
    <w:rsid w:val="00F10469"/>
    <w:rsid w:val="00F1134E"/>
    <w:rsid w:val="00F11AEC"/>
    <w:rsid w:val="00F1203F"/>
    <w:rsid w:val="00F12990"/>
    <w:rsid w:val="00F129B0"/>
    <w:rsid w:val="00F12C60"/>
    <w:rsid w:val="00F13B0C"/>
    <w:rsid w:val="00F13B5B"/>
    <w:rsid w:val="00F146E7"/>
    <w:rsid w:val="00F149FB"/>
    <w:rsid w:val="00F14B94"/>
    <w:rsid w:val="00F14E4C"/>
    <w:rsid w:val="00F16BCE"/>
    <w:rsid w:val="00F17AD9"/>
    <w:rsid w:val="00F205CF"/>
    <w:rsid w:val="00F20DC6"/>
    <w:rsid w:val="00F21D90"/>
    <w:rsid w:val="00F2213D"/>
    <w:rsid w:val="00F22F88"/>
    <w:rsid w:val="00F23249"/>
    <w:rsid w:val="00F24E27"/>
    <w:rsid w:val="00F2657B"/>
    <w:rsid w:val="00F269CC"/>
    <w:rsid w:val="00F27E70"/>
    <w:rsid w:val="00F32485"/>
    <w:rsid w:val="00F32B8E"/>
    <w:rsid w:val="00F3329B"/>
    <w:rsid w:val="00F340CE"/>
    <w:rsid w:val="00F3447C"/>
    <w:rsid w:val="00F3562B"/>
    <w:rsid w:val="00F35CD7"/>
    <w:rsid w:val="00F35D6A"/>
    <w:rsid w:val="00F35F74"/>
    <w:rsid w:val="00F36CC7"/>
    <w:rsid w:val="00F36E04"/>
    <w:rsid w:val="00F37FF6"/>
    <w:rsid w:val="00F40FAA"/>
    <w:rsid w:val="00F41BC0"/>
    <w:rsid w:val="00F424FD"/>
    <w:rsid w:val="00F42E3F"/>
    <w:rsid w:val="00F43AFC"/>
    <w:rsid w:val="00F4479D"/>
    <w:rsid w:val="00F44C55"/>
    <w:rsid w:val="00F45131"/>
    <w:rsid w:val="00F45237"/>
    <w:rsid w:val="00F459E8"/>
    <w:rsid w:val="00F46A96"/>
    <w:rsid w:val="00F46C48"/>
    <w:rsid w:val="00F472D1"/>
    <w:rsid w:val="00F501DF"/>
    <w:rsid w:val="00F508F0"/>
    <w:rsid w:val="00F52E9C"/>
    <w:rsid w:val="00F5360C"/>
    <w:rsid w:val="00F544AB"/>
    <w:rsid w:val="00F54C73"/>
    <w:rsid w:val="00F54DC7"/>
    <w:rsid w:val="00F54E11"/>
    <w:rsid w:val="00F56262"/>
    <w:rsid w:val="00F577FC"/>
    <w:rsid w:val="00F57FB6"/>
    <w:rsid w:val="00F6023E"/>
    <w:rsid w:val="00F61885"/>
    <w:rsid w:val="00F61982"/>
    <w:rsid w:val="00F61D37"/>
    <w:rsid w:val="00F62716"/>
    <w:rsid w:val="00F6298D"/>
    <w:rsid w:val="00F63BC8"/>
    <w:rsid w:val="00F63C42"/>
    <w:rsid w:val="00F63C93"/>
    <w:rsid w:val="00F63D34"/>
    <w:rsid w:val="00F63D8B"/>
    <w:rsid w:val="00F649E4"/>
    <w:rsid w:val="00F64D94"/>
    <w:rsid w:val="00F65A14"/>
    <w:rsid w:val="00F66254"/>
    <w:rsid w:val="00F67822"/>
    <w:rsid w:val="00F67AEB"/>
    <w:rsid w:val="00F7014E"/>
    <w:rsid w:val="00F703BF"/>
    <w:rsid w:val="00F703CC"/>
    <w:rsid w:val="00F70B66"/>
    <w:rsid w:val="00F713B4"/>
    <w:rsid w:val="00F71484"/>
    <w:rsid w:val="00F7170A"/>
    <w:rsid w:val="00F72086"/>
    <w:rsid w:val="00F7222F"/>
    <w:rsid w:val="00F73024"/>
    <w:rsid w:val="00F7356C"/>
    <w:rsid w:val="00F73BCE"/>
    <w:rsid w:val="00F73FB9"/>
    <w:rsid w:val="00F746E5"/>
    <w:rsid w:val="00F74850"/>
    <w:rsid w:val="00F74A68"/>
    <w:rsid w:val="00F753C4"/>
    <w:rsid w:val="00F75554"/>
    <w:rsid w:val="00F75C90"/>
    <w:rsid w:val="00F75D96"/>
    <w:rsid w:val="00F75F9C"/>
    <w:rsid w:val="00F77195"/>
    <w:rsid w:val="00F771BB"/>
    <w:rsid w:val="00F77BE9"/>
    <w:rsid w:val="00F80F8F"/>
    <w:rsid w:val="00F80FEC"/>
    <w:rsid w:val="00F81327"/>
    <w:rsid w:val="00F815C1"/>
    <w:rsid w:val="00F816AF"/>
    <w:rsid w:val="00F831B2"/>
    <w:rsid w:val="00F8325E"/>
    <w:rsid w:val="00F85B8B"/>
    <w:rsid w:val="00F85E81"/>
    <w:rsid w:val="00F86A16"/>
    <w:rsid w:val="00F86DE4"/>
    <w:rsid w:val="00F87919"/>
    <w:rsid w:val="00F91144"/>
    <w:rsid w:val="00F91653"/>
    <w:rsid w:val="00F91A45"/>
    <w:rsid w:val="00F92BFB"/>
    <w:rsid w:val="00F92D8A"/>
    <w:rsid w:val="00F93635"/>
    <w:rsid w:val="00F9385B"/>
    <w:rsid w:val="00F93910"/>
    <w:rsid w:val="00F94A07"/>
    <w:rsid w:val="00F954E2"/>
    <w:rsid w:val="00F96D47"/>
    <w:rsid w:val="00F97631"/>
    <w:rsid w:val="00F97D17"/>
    <w:rsid w:val="00FA01B5"/>
    <w:rsid w:val="00FA02CE"/>
    <w:rsid w:val="00FA0DC6"/>
    <w:rsid w:val="00FA0EDB"/>
    <w:rsid w:val="00FA1231"/>
    <w:rsid w:val="00FA1995"/>
    <w:rsid w:val="00FA1B6F"/>
    <w:rsid w:val="00FA1DBF"/>
    <w:rsid w:val="00FA2580"/>
    <w:rsid w:val="00FA3941"/>
    <w:rsid w:val="00FA3D6B"/>
    <w:rsid w:val="00FA424B"/>
    <w:rsid w:val="00FA4C48"/>
    <w:rsid w:val="00FA4F1D"/>
    <w:rsid w:val="00FA60FA"/>
    <w:rsid w:val="00FA62F3"/>
    <w:rsid w:val="00FA65B8"/>
    <w:rsid w:val="00FA7045"/>
    <w:rsid w:val="00FA78A0"/>
    <w:rsid w:val="00FA7954"/>
    <w:rsid w:val="00FB0003"/>
    <w:rsid w:val="00FB105D"/>
    <w:rsid w:val="00FB1793"/>
    <w:rsid w:val="00FB17E8"/>
    <w:rsid w:val="00FB1B32"/>
    <w:rsid w:val="00FB2D04"/>
    <w:rsid w:val="00FB3024"/>
    <w:rsid w:val="00FB35E7"/>
    <w:rsid w:val="00FB3E84"/>
    <w:rsid w:val="00FB4C2E"/>
    <w:rsid w:val="00FB6B40"/>
    <w:rsid w:val="00FB7E6A"/>
    <w:rsid w:val="00FC0CB2"/>
    <w:rsid w:val="00FC1157"/>
    <w:rsid w:val="00FC1545"/>
    <w:rsid w:val="00FC193B"/>
    <w:rsid w:val="00FC1B2F"/>
    <w:rsid w:val="00FC1E00"/>
    <w:rsid w:val="00FC2564"/>
    <w:rsid w:val="00FC2AC7"/>
    <w:rsid w:val="00FC3626"/>
    <w:rsid w:val="00FC3EE3"/>
    <w:rsid w:val="00FC4B16"/>
    <w:rsid w:val="00FC4F69"/>
    <w:rsid w:val="00FC57E5"/>
    <w:rsid w:val="00FC5F51"/>
    <w:rsid w:val="00FC634A"/>
    <w:rsid w:val="00FC6727"/>
    <w:rsid w:val="00FC78DB"/>
    <w:rsid w:val="00FC7EA2"/>
    <w:rsid w:val="00FD0B7B"/>
    <w:rsid w:val="00FD1B63"/>
    <w:rsid w:val="00FD1E25"/>
    <w:rsid w:val="00FD2192"/>
    <w:rsid w:val="00FD3091"/>
    <w:rsid w:val="00FD4BD6"/>
    <w:rsid w:val="00FD512E"/>
    <w:rsid w:val="00FD5BBA"/>
    <w:rsid w:val="00FD753A"/>
    <w:rsid w:val="00FD76F0"/>
    <w:rsid w:val="00FE02FC"/>
    <w:rsid w:val="00FE077D"/>
    <w:rsid w:val="00FE0AFE"/>
    <w:rsid w:val="00FE0E9C"/>
    <w:rsid w:val="00FE0EBC"/>
    <w:rsid w:val="00FE1581"/>
    <w:rsid w:val="00FE1F95"/>
    <w:rsid w:val="00FE2DF9"/>
    <w:rsid w:val="00FE34B6"/>
    <w:rsid w:val="00FE3ECC"/>
    <w:rsid w:val="00FE4469"/>
    <w:rsid w:val="00FE535E"/>
    <w:rsid w:val="00FE5744"/>
    <w:rsid w:val="00FE64BC"/>
    <w:rsid w:val="00FE70EE"/>
    <w:rsid w:val="00FE710B"/>
    <w:rsid w:val="00FE7C49"/>
    <w:rsid w:val="00FF01BE"/>
    <w:rsid w:val="00FF073E"/>
    <w:rsid w:val="00FF0E95"/>
    <w:rsid w:val="00FF17D7"/>
    <w:rsid w:val="00FF1BDA"/>
    <w:rsid w:val="00FF202A"/>
    <w:rsid w:val="00FF2617"/>
    <w:rsid w:val="00FF3395"/>
    <w:rsid w:val="00FF3665"/>
    <w:rsid w:val="00FF4119"/>
    <w:rsid w:val="00FF476E"/>
    <w:rsid w:val="00FF49E6"/>
    <w:rsid w:val="00FF4EE9"/>
    <w:rsid w:val="00FF6718"/>
    <w:rsid w:val="00FF683F"/>
    <w:rsid w:val="00FF6917"/>
    <w:rsid w:val="00FF6CD4"/>
    <w:rsid w:val="00FF6EE7"/>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88672"/>
  <w15:docId w15:val="{DA6C5C46-2001-4130-A720-AEF457E4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48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083381"/>
    <w:pPr>
      <w:numPr>
        <w:ilvl w:val="1"/>
      </w:numPr>
      <w:spacing w:before="0" w:beforeAutospacing="0" w:after="0" w:afterAutospacing="0" w:line="0" w:lineRule="atLeast"/>
      <w:outlineLvl w:val="1"/>
    </w:pPr>
    <w:rPr>
      <w:bCs w:val="0"/>
      <w:caps w:val="0"/>
      <w:szCs w:val="26"/>
    </w:rPr>
  </w:style>
  <w:style w:type="paragraph" w:styleId="Naslov3">
    <w:name w:val="heading 3"/>
    <w:aliases w:val="H3,H31,H32,H33"/>
    <w:basedOn w:val="Naslov2"/>
    <w:next w:val="Navaden"/>
    <w:link w:val="Naslov3Znak"/>
    <w:uiPriority w:val="9"/>
    <w:qFormat/>
    <w:rsid w:val="002F5B62"/>
    <w:pPr>
      <w:numPr>
        <w:ilvl w:val="2"/>
        <w:numId w:val="13"/>
      </w:numPr>
      <w:spacing w:line="260" w:lineRule="atLeast"/>
      <w:outlineLvl w:val="2"/>
    </w:pPr>
    <w:rPr>
      <w:bCs/>
    </w:rPr>
  </w:style>
  <w:style w:type="paragraph" w:styleId="Naslov4">
    <w:name w:val="heading 4"/>
    <w:aliases w:val="H4,H41,H42"/>
    <w:basedOn w:val="Naslov3"/>
    <w:next w:val="Navaden"/>
    <w:link w:val="Naslov4Znak"/>
    <w:uiPriority w:val="9"/>
    <w:qFormat/>
    <w:rsid w:val="00E61A8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outlineLvl w:val="5"/>
    </w:pPr>
    <w:rPr>
      <w:iCs w:val="0"/>
    </w:rPr>
  </w:style>
  <w:style w:type="paragraph" w:styleId="Naslov7">
    <w:name w:val="heading 7"/>
    <w:basedOn w:val="Naslov6"/>
    <w:next w:val="Navaden"/>
    <w:link w:val="Naslov7Znak"/>
    <w:uiPriority w:val="9"/>
    <w:qFormat/>
    <w:rsid w:val="00002A2A"/>
    <w:pPr>
      <w:numPr>
        <w:ilvl w:val="6"/>
      </w:numPr>
      <w:outlineLvl w:val="6"/>
    </w:pPr>
    <w:rPr>
      <w:iCs/>
      <w:color w:val="404040"/>
    </w:rPr>
  </w:style>
  <w:style w:type="paragraph" w:styleId="Naslov8">
    <w:name w:val="heading 8"/>
    <w:basedOn w:val="Naslov7"/>
    <w:next w:val="Navaden"/>
    <w:link w:val="Naslov8Znak"/>
    <w:uiPriority w:val="9"/>
    <w:qFormat/>
    <w:rsid w:val="00002A2A"/>
    <w:pPr>
      <w:numPr>
        <w:ilvl w:val="7"/>
      </w:numPr>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08338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2F5B62"/>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1A88"/>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2362A"/>
    <w:pPr>
      <w:keepNext w:val="0"/>
      <w:keepLines w:val="0"/>
      <w:numPr>
        <w:numId w:val="0"/>
      </w:numPr>
      <w:tabs>
        <w:tab w:val="left" w:pos="400"/>
        <w:tab w:val="right" w:leader="dot" w:pos="8918"/>
      </w:tabs>
      <w:spacing w:before="0" w:beforeAutospacing="0" w:after="0" w:afterAutospacing="0" w:line="260" w:lineRule="exact"/>
      <w:ind w:left="425" w:hanging="425"/>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B4BC0"/>
    <w:pPr>
      <w:keepNext w:val="0"/>
      <w:keepLines w:val="0"/>
      <w:numPr>
        <w:ilvl w:val="0"/>
        <w:numId w:val="0"/>
      </w:numPr>
      <w:tabs>
        <w:tab w:val="left" w:pos="800"/>
        <w:tab w:val="right" w:leader="dot" w:pos="8918"/>
      </w:tabs>
      <w:spacing w:line="260" w:lineRule="exact"/>
      <w:ind w:left="198"/>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3494B"/>
    <w:pPr>
      <w:keepNext w:val="0"/>
      <w:keepLines w:val="0"/>
      <w:numPr>
        <w:ilvl w:val="0"/>
        <w:numId w:val="0"/>
      </w:numPr>
      <w:tabs>
        <w:tab w:val="left" w:pos="1200"/>
        <w:tab w:val="right" w:leader="dot" w:pos="8918"/>
      </w:tabs>
      <w:ind w:left="400"/>
      <w:jc w:val="left"/>
      <w:outlineLvl w:val="9"/>
    </w:pPr>
    <w:rPr>
      <w:rFonts w:cs="Arial"/>
      <w:b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character" w:customStyle="1" w:styleId="Omemba1">
    <w:name w:val="Omemba1"/>
    <w:uiPriority w:val="99"/>
    <w:semiHidden/>
    <w:unhideWhenUsed/>
    <w:rsid w:val="00653155"/>
    <w:rPr>
      <w:color w:val="2B579A"/>
      <w:shd w:val="clear" w:color="auto" w:fill="E6E6E6"/>
    </w:rPr>
  </w:style>
  <w:style w:type="paragraph" w:customStyle="1" w:styleId="Slog1">
    <w:name w:val="Slog1"/>
    <w:basedOn w:val="Navaden"/>
    <w:rsid w:val="004B55C3"/>
    <w:pPr>
      <w:numPr>
        <w:numId w:val="8"/>
      </w:numPr>
      <w:spacing w:before="240" w:after="60" w:line="240" w:lineRule="auto"/>
    </w:pPr>
    <w:rPr>
      <w:rFonts w:eastAsia="Times New Roman"/>
      <w:sz w:val="22"/>
      <w:szCs w:val="24"/>
      <w:lang w:eastAsia="sl-SI"/>
    </w:rPr>
  </w:style>
  <w:style w:type="paragraph" w:customStyle="1" w:styleId="alineazaodstavkom1">
    <w:name w:val="alineazaodstavkom1"/>
    <w:basedOn w:val="Navaden"/>
    <w:rsid w:val="00BC52FF"/>
    <w:pPr>
      <w:spacing w:line="240" w:lineRule="auto"/>
      <w:ind w:left="425" w:hanging="425"/>
    </w:pPr>
    <w:rPr>
      <w:rFonts w:eastAsia="Times New Roman" w:cs="Arial"/>
      <w:sz w:val="22"/>
      <w:lang w:eastAsia="sl-SI"/>
    </w:rPr>
  </w:style>
  <w:style w:type="paragraph" w:customStyle="1" w:styleId="SlogLevo125cm">
    <w:name w:val="Slog Levo:  125 cm"/>
    <w:basedOn w:val="Navaden"/>
    <w:autoRedefine/>
    <w:rsid w:val="00D7354D"/>
    <w:pPr>
      <w:spacing w:line="240" w:lineRule="auto"/>
      <w:ind w:left="720"/>
    </w:pPr>
    <w:rPr>
      <w:rFonts w:eastAsia="Times New Roman" w:cs="Arial"/>
      <w:szCs w:val="20"/>
      <w:lang w:eastAsia="sl-SI"/>
    </w:rPr>
  </w:style>
  <w:style w:type="character" w:customStyle="1" w:styleId="Nerazreenaomemba1">
    <w:name w:val="Nerazrešena omemba1"/>
    <w:uiPriority w:val="99"/>
    <w:semiHidden/>
    <w:unhideWhenUsed/>
    <w:rsid w:val="00FC2564"/>
    <w:rPr>
      <w:color w:val="808080"/>
      <w:shd w:val="clear" w:color="auto" w:fill="E6E6E6"/>
    </w:rPr>
  </w:style>
  <w:style w:type="paragraph" w:styleId="Podnaslov">
    <w:name w:val="Subtitle"/>
    <w:basedOn w:val="Navaden"/>
    <w:link w:val="PodnaslovZnak"/>
    <w:uiPriority w:val="11"/>
    <w:qFormat/>
    <w:rsid w:val="008F4C33"/>
    <w:pPr>
      <w:spacing w:after="160" w:line="252" w:lineRule="auto"/>
      <w:jc w:val="left"/>
    </w:pPr>
    <w:rPr>
      <w:rFonts w:ascii="Calibri" w:hAnsi="Calibri" w:cs="Calibri"/>
      <w:color w:val="5A5A5A"/>
      <w:spacing w:val="15"/>
      <w:sz w:val="22"/>
    </w:rPr>
  </w:style>
  <w:style w:type="character" w:customStyle="1" w:styleId="PodnaslovZnak">
    <w:name w:val="Podnaslov Znak"/>
    <w:link w:val="Podnaslov"/>
    <w:uiPriority w:val="11"/>
    <w:rsid w:val="008F4C33"/>
    <w:rPr>
      <w:rFonts w:cs="Calibri"/>
      <w:color w:val="5A5A5A"/>
      <w:spacing w:val="15"/>
      <w:sz w:val="22"/>
      <w:szCs w:val="22"/>
      <w:lang w:eastAsia="en-US"/>
    </w:rPr>
  </w:style>
  <w:style w:type="numbering" w:customStyle="1" w:styleId="Headings2">
    <w:name w:val="Headings2"/>
    <w:uiPriority w:val="99"/>
    <w:rsid w:val="00605635"/>
  </w:style>
  <w:style w:type="numbering" w:customStyle="1" w:styleId="Headings1">
    <w:name w:val="Headings1"/>
    <w:uiPriority w:val="99"/>
    <w:rsid w:val="002C3E7D"/>
    <w:pPr>
      <w:numPr>
        <w:numId w:val="1"/>
      </w:numPr>
    </w:pPr>
  </w:style>
  <w:style w:type="character" w:customStyle="1" w:styleId="OdstavekseznamaZnak">
    <w:name w:val="Odstavek seznama Znak"/>
    <w:aliases w:val="za tekst Znak,Označevanje Znak,List Paragraph2 Znak,Colorful List - Accent 11 Znak"/>
    <w:link w:val="Odstavekseznama"/>
    <w:uiPriority w:val="34"/>
    <w:qFormat/>
    <w:locked/>
    <w:rsid w:val="002453A9"/>
    <w:rPr>
      <w:rFonts w:ascii="Arial" w:hAnsi="Arial"/>
      <w:szCs w:val="22"/>
      <w:lang w:eastAsia="en-US"/>
    </w:rPr>
  </w:style>
  <w:style w:type="character" w:customStyle="1" w:styleId="AlineazaodstavkomZnak">
    <w:name w:val="Alinea za odstavkom Znak"/>
    <w:link w:val="Alineazaodstavkom"/>
    <w:locked/>
    <w:rsid w:val="002453A9"/>
    <w:rPr>
      <w:rFonts w:ascii="Arial" w:eastAsia="Times New Roman" w:hAnsi="Arial" w:cs="Arial"/>
      <w:sz w:val="22"/>
      <w:szCs w:val="22"/>
    </w:rPr>
  </w:style>
  <w:style w:type="paragraph" w:customStyle="1" w:styleId="Alineazaodstavkom">
    <w:name w:val="Alinea za odstavkom"/>
    <w:basedOn w:val="Navaden"/>
    <w:link w:val="AlineazaodstavkomZnak"/>
    <w:qFormat/>
    <w:rsid w:val="002453A9"/>
    <w:pPr>
      <w:numPr>
        <w:numId w:val="12"/>
      </w:numPr>
      <w:spacing w:line="240" w:lineRule="auto"/>
    </w:pPr>
    <w:rPr>
      <w:rFonts w:eastAsia="Times New Roman" w:cs="Arial"/>
      <w:sz w:val="22"/>
      <w:lang w:eastAsia="sl-SI"/>
    </w:rPr>
  </w:style>
  <w:style w:type="paragraph" w:customStyle="1" w:styleId="Default">
    <w:name w:val="Default"/>
    <w:rsid w:val="00BC3590"/>
    <w:pPr>
      <w:autoSpaceDE w:val="0"/>
      <w:autoSpaceDN w:val="0"/>
      <w:adjustRightInd w:val="0"/>
    </w:pPr>
    <w:rPr>
      <w:rFonts w:ascii="Arial" w:eastAsia="Times New Roman" w:hAnsi="Arial" w:cs="Arial"/>
      <w:color w:val="000000"/>
      <w:sz w:val="24"/>
      <w:szCs w:val="24"/>
    </w:rPr>
  </w:style>
  <w:style w:type="character" w:styleId="Nerazreenaomemba">
    <w:name w:val="Unresolved Mention"/>
    <w:basedOn w:val="Privzetapisavaodstavka"/>
    <w:uiPriority w:val="99"/>
    <w:semiHidden/>
    <w:unhideWhenUsed/>
    <w:rsid w:val="00003933"/>
    <w:rPr>
      <w:color w:val="605E5C"/>
      <w:shd w:val="clear" w:color="auto" w:fill="E1DFDD"/>
    </w:rPr>
  </w:style>
  <w:style w:type="character" w:customStyle="1" w:styleId="cf01">
    <w:name w:val="cf01"/>
    <w:basedOn w:val="Privzetapisavaodstavka"/>
    <w:rsid w:val="0054251C"/>
    <w:rPr>
      <w:rFonts w:ascii="Segoe UI" w:hAnsi="Segoe UI" w:cs="Segoe UI" w:hint="default"/>
      <w:sz w:val="18"/>
      <w:szCs w:val="18"/>
    </w:rPr>
  </w:style>
  <w:style w:type="paragraph" w:customStyle="1" w:styleId="TableParagraph">
    <w:name w:val="Table Paragraph"/>
    <w:basedOn w:val="Navaden"/>
    <w:uiPriority w:val="1"/>
    <w:qFormat/>
    <w:rsid w:val="00285873"/>
    <w:pPr>
      <w:widowControl w:val="0"/>
      <w:spacing w:line="240" w:lineRule="auto"/>
      <w:ind w:left="103"/>
      <w:jc w:val="left"/>
    </w:pPr>
    <w:rPr>
      <w:rFonts w:eastAsia="Arial" w:cs="Arial"/>
      <w:sz w:val="22"/>
      <w:lang w:val="en-US"/>
    </w:rPr>
  </w:style>
  <w:style w:type="paragraph" w:customStyle="1" w:styleId="Standard">
    <w:name w:val="Standard"/>
    <w:rsid w:val="00FF4119"/>
    <w:pPr>
      <w:suppressAutoHyphens/>
      <w:autoSpaceDN w:val="0"/>
      <w:spacing w:line="276" w:lineRule="auto"/>
      <w:ind w:right="6"/>
      <w:jc w:val="both"/>
      <w:textAlignment w:val="baseline"/>
    </w:pPr>
    <w:rPr>
      <w:rFonts w:cs="Calibri"/>
      <w:kern w:val="3"/>
      <w:sz w:val="22"/>
      <w:szCs w:val="22"/>
      <w:lang w:eastAsia="zh-CN"/>
    </w:rPr>
  </w:style>
  <w:style w:type="numbering" w:customStyle="1" w:styleId="WWNum14">
    <w:name w:val="WWNum14"/>
    <w:basedOn w:val="Brezseznama"/>
    <w:rsid w:val="00E573ED"/>
    <w:pPr>
      <w:numPr>
        <w:numId w:val="16"/>
      </w:numPr>
    </w:pPr>
  </w:style>
  <w:style w:type="paragraph" w:customStyle="1" w:styleId="MediumList2-Accent41">
    <w:name w:val="Medium List 2 - Accent 41"/>
    <w:basedOn w:val="Navaden"/>
    <w:qFormat/>
    <w:rsid w:val="00CA51F3"/>
    <w:pPr>
      <w:numPr>
        <w:ilvl w:val="2"/>
        <w:numId w:val="23"/>
      </w:numPr>
      <w:spacing w:line="240" w:lineRule="auto"/>
      <w:contextualSpacing/>
    </w:pPr>
    <w:rPr>
      <w:rFonts w:eastAsia="Times New Roman" w:cs="Arial"/>
      <w:bCs/>
      <w:noProof/>
      <w:sz w:val="22"/>
      <w:lang w:eastAsia="sl-SI"/>
    </w:rPr>
  </w:style>
  <w:style w:type="paragraph" w:styleId="Telobesedila">
    <w:name w:val="Body Text"/>
    <w:aliases w:val="TabelTekst"/>
    <w:basedOn w:val="Navaden"/>
    <w:link w:val="TelobesedilaZnak"/>
    <w:uiPriority w:val="99"/>
    <w:rsid w:val="00E45181"/>
    <w:pPr>
      <w:spacing w:line="240" w:lineRule="auto"/>
    </w:pPr>
    <w:rPr>
      <w:rFonts w:ascii="Times New Roman" w:eastAsia="Times New Roman" w:hAnsi="Times New Roman"/>
      <w:sz w:val="24"/>
      <w:szCs w:val="20"/>
      <w:lang w:eastAsia="sl-SI"/>
    </w:rPr>
  </w:style>
  <w:style w:type="character" w:customStyle="1" w:styleId="TelobesedilaZnak">
    <w:name w:val="Telo besedila Znak"/>
    <w:aliases w:val="TabelTekst Znak"/>
    <w:basedOn w:val="Privzetapisavaodstavka"/>
    <w:link w:val="Telobesedila"/>
    <w:uiPriority w:val="99"/>
    <w:rsid w:val="00E4518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2812">
      <w:bodyDiv w:val="1"/>
      <w:marLeft w:val="0"/>
      <w:marRight w:val="0"/>
      <w:marTop w:val="0"/>
      <w:marBottom w:val="0"/>
      <w:divBdr>
        <w:top w:val="none" w:sz="0" w:space="0" w:color="auto"/>
        <w:left w:val="none" w:sz="0" w:space="0" w:color="auto"/>
        <w:bottom w:val="none" w:sz="0" w:space="0" w:color="auto"/>
        <w:right w:val="none" w:sz="0" w:space="0" w:color="auto"/>
      </w:divBdr>
    </w:div>
    <w:div w:id="106852078">
      <w:bodyDiv w:val="1"/>
      <w:marLeft w:val="0"/>
      <w:marRight w:val="0"/>
      <w:marTop w:val="0"/>
      <w:marBottom w:val="0"/>
      <w:divBdr>
        <w:top w:val="none" w:sz="0" w:space="0" w:color="auto"/>
        <w:left w:val="none" w:sz="0" w:space="0" w:color="auto"/>
        <w:bottom w:val="none" w:sz="0" w:space="0" w:color="auto"/>
        <w:right w:val="none" w:sz="0" w:space="0" w:color="auto"/>
      </w:divBdr>
    </w:div>
    <w:div w:id="218588823">
      <w:bodyDiv w:val="1"/>
      <w:marLeft w:val="0"/>
      <w:marRight w:val="0"/>
      <w:marTop w:val="0"/>
      <w:marBottom w:val="0"/>
      <w:divBdr>
        <w:top w:val="none" w:sz="0" w:space="0" w:color="auto"/>
        <w:left w:val="none" w:sz="0" w:space="0" w:color="auto"/>
        <w:bottom w:val="none" w:sz="0" w:space="0" w:color="auto"/>
        <w:right w:val="none" w:sz="0" w:space="0" w:color="auto"/>
      </w:divBdr>
    </w:div>
    <w:div w:id="235361021">
      <w:bodyDiv w:val="1"/>
      <w:marLeft w:val="0"/>
      <w:marRight w:val="0"/>
      <w:marTop w:val="0"/>
      <w:marBottom w:val="0"/>
      <w:divBdr>
        <w:top w:val="none" w:sz="0" w:space="0" w:color="auto"/>
        <w:left w:val="none" w:sz="0" w:space="0" w:color="auto"/>
        <w:bottom w:val="none" w:sz="0" w:space="0" w:color="auto"/>
        <w:right w:val="none" w:sz="0" w:space="0" w:color="auto"/>
      </w:divBdr>
    </w:div>
    <w:div w:id="241069379">
      <w:bodyDiv w:val="1"/>
      <w:marLeft w:val="0"/>
      <w:marRight w:val="0"/>
      <w:marTop w:val="0"/>
      <w:marBottom w:val="0"/>
      <w:divBdr>
        <w:top w:val="none" w:sz="0" w:space="0" w:color="auto"/>
        <w:left w:val="none" w:sz="0" w:space="0" w:color="auto"/>
        <w:bottom w:val="none" w:sz="0" w:space="0" w:color="auto"/>
        <w:right w:val="none" w:sz="0" w:space="0" w:color="auto"/>
      </w:divBdr>
    </w:div>
    <w:div w:id="270089966">
      <w:bodyDiv w:val="1"/>
      <w:marLeft w:val="0"/>
      <w:marRight w:val="0"/>
      <w:marTop w:val="0"/>
      <w:marBottom w:val="0"/>
      <w:divBdr>
        <w:top w:val="none" w:sz="0" w:space="0" w:color="auto"/>
        <w:left w:val="none" w:sz="0" w:space="0" w:color="auto"/>
        <w:bottom w:val="none" w:sz="0" w:space="0" w:color="auto"/>
        <w:right w:val="none" w:sz="0" w:space="0" w:color="auto"/>
      </w:divBdr>
    </w:div>
    <w:div w:id="317810517">
      <w:bodyDiv w:val="1"/>
      <w:marLeft w:val="0"/>
      <w:marRight w:val="0"/>
      <w:marTop w:val="0"/>
      <w:marBottom w:val="0"/>
      <w:divBdr>
        <w:top w:val="none" w:sz="0" w:space="0" w:color="auto"/>
        <w:left w:val="none" w:sz="0" w:space="0" w:color="auto"/>
        <w:bottom w:val="none" w:sz="0" w:space="0" w:color="auto"/>
        <w:right w:val="none" w:sz="0" w:space="0" w:color="auto"/>
      </w:divBdr>
    </w:div>
    <w:div w:id="355036503">
      <w:bodyDiv w:val="1"/>
      <w:marLeft w:val="0"/>
      <w:marRight w:val="0"/>
      <w:marTop w:val="0"/>
      <w:marBottom w:val="0"/>
      <w:divBdr>
        <w:top w:val="none" w:sz="0" w:space="0" w:color="auto"/>
        <w:left w:val="none" w:sz="0" w:space="0" w:color="auto"/>
        <w:bottom w:val="none" w:sz="0" w:space="0" w:color="auto"/>
        <w:right w:val="none" w:sz="0" w:space="0" w:color="auto"/>
      </w:divBdr>
    </w:div>
    <w:div w:id="3630917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31188766">
      <w:bodyDiv w:val="1"/>
      <w:marLeft w:val="0"/>
      <w:marRight w:val="0"/>
      <w:marTop w:val="0"/>
      <w:marBottom w:val="0"/>
      <w:divBdr>
        <w:top w:val="none" w:sz="0" w:space="0" w:color="auto"/>
        <w:left w:val="none" w:sz="0" w:space="0" w:color="auto"/>
        <w:bottom w:val="none" w:sz="0" w:space="0" w:color="auto"/>
        <w:right w:val="none" w:sz="0" w:space="0" w:color="auto"/>
      </w:divBdr>
    </w:div>
    <w:div w:id="586773805">
      <w:bodyDiv w:val="1"/>
      <w:marLeft w:val="0"/>
      <w:marRight w:val="0"/>
      <w:marTop w:val="0"/>
      <w:marBottom w:val="0"/>
      <w:divBdr>
        <w:top w:val="none" w:sz="0" w:space="0" w:color="auto"/>
        <w:left w:val="none" w:sz="0" w:space="0" w:color="auto"/>
        <w:bottom w:val="none" w:sz="0" w:space="0" w:color="auto"/>
        <w:right w:val="none" w:sz="0" w:space="0" w:color="auto"/>
      </w:divBdr>
    </w:div>
    <w:div w:id="701830959">
      <w:bodyDiv w:val="1"/>
      <w:marLeft w:val="0"/>
      <w:marRight w:val="0"/>
      <w:marTop w:val="0"/>
      <w:marBottom w:val="0"/>
      <w:divBdr>
        <w:top w:val="none" w:sz="0" w:space="0" w:color="auto"/>
        <w:left w:val="none" w:sz="0" w:space="0" w:color="auto"/>
        <w:bottom w:val="none" w:sz="0" w:space="0" w:color="auto"/>
        <w:right w:val="none" w:sz="0" w:space="0" w:color="auto"/>
      </w:divBdr>
    </w:div>
    <w:div w:id="786897554">
      <w:bodyDiv w:val="1"/>
      <w:marLeft w:val="0"/>
      <w:marRight w:val="0"/>
      <w:marTop w:val="0"/>
      <w:marBottom w:val="0"/>
      <w:divBdr>
        <w:top w:val="none" w:sz="0" w:space="0" w:color="auto"/>
        <w:left w:val="none" w:sz="0" w:space="0" w:color="auto"/>
        <w:bottom w:val="none" w:sz="0" w:space="0" w:color="auto"/>
        <w:right w:val="none" w:sz="0" w:space="0" w:color="auto"/>
      </w:divBdr>
    </w:div>
    <w:div w:id="791166319">
      <w:bodyDiv w:val="1"/>
      <w:marLeft w:val="0"/>
      <w:marRight w:val="0"/>
      <w:marTop w:val="0"/>
      <w:marBottom w:val="0"/>
      <w:divBdr>
        <w:top w:val="none" w:sz="0" w:space="0" w:color="auto"/>
        <w:left w:val="none" w:sz="0" w:space="0" w:color="auto"/>
        <w:bottom w:val="none" w:sz="0" w:space="0" w:color="auto"/>
        <w:right w:val="none" w:sz="0" w:space="0" w:color="auto"/>
      </w:divBdr>
    </w:div>
    <w:div w:id="816066278">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741989">
      <w:bodyDiv w:val="1"/>
      <w:marLeft w:val="0"/>
      <w:marRight w:val="0"/>
      <w:marTop w:val="0"/>
      <w:marBottom w:val="0"/>
      <w:divBdr>
        <w:top w:val="none" w:sz="0" w:space="0" w:color="auto"/>
        <w:left w:val="none" w:sz="0" w:space="0" w:color="auto"/>
        <w:bottom w:val="none" w:sz="0" w:space="0" w:color="auto"/>
        <w:right w:val="none" w:sz="0" w:space="0" w:color="auto"/>
      </w:divBdr>
    </w:div>
    <w:div w:id="107389288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3400337">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29460977">
      <w:bodyDiv w:val="1"/>
      <w:marLeft w:val="0"/>
      <w:marRight w:val="0"/>
      <w:marTop w:val="0"/>
      <w:marBottom w:val="0"/>
      <w:divBdr>
        <w:top w:val="none" w:sz="0" w:space="0" w:color="auto"/>
        <w:left w:val="none" w:sz="0" w:space="0" w:color="auto"/>
        <w:bottom w:val="none" w:sz="0" w:space="0" w:color="auto"/>
        <w:right w:val="none" w:sz="0" w:space="0" w:color="auto"/>
      </w:divBdr>
    </w:div>
    <w:div w:id="1372875692">
      <w:bodyDiv w:val="1"/>
      <w:marLeft w:val="0"/>
      <w:marRight w:val="0"/>
      <w:marTop w:val="0"/>
      <w:marBottom w:val="0"/>
      <w:divBdr>
        <w:top w:val="none" w:sz="0" w:space="0" w:color="auto"/>
        <w:left w:val="none" w:sz="0" w:space="0" w:color="auto"/>
        <w:bottom w:val="none" w:sz="0" w:space="0" w:color="auto"/>
        <w:right w:val="none" w:sz="0" w:space="0" w:color="auto"/>
      </w:divBdr>
    </w:div>
    <w:div w:id="1431199594">
      <w:bodyDiv w:val="1"/>
      <w:marLeft w:val="0"/>
      <w:marRight w:val="0"/>
      <w:marTop w:val="0"/>
      <w:marBottom w:val="0"/>
      <w:divBdr>
        <w:top w:val="none" w:sz="0" w:space="0" w:color="auto"/>
        <w:left w:val="none" w:sz="0" w:space="0" w:color="auto"/>
        <w:bottom w:val="none" w:sz="0" w:space="0" w:color="auto"/>
        <w:right w:val="none" w:sz="0" w:space="0" w:color="auto"/>
      </w:divBdr>
    </w:div>
    <w:div w:id="149599820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934033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049607">
      <w:bodyDiv w:val="1"/>
      <w:marLeft w:val="0"/>
      <w:marRight w:val="0"/>
      <w:marTop w:val="0"/>
      <w:marBottom w:val="0"/>
      <w:divBdr>
        <w:top w:val="none" w:sz="0" w:space="0" w:color="auto"/>
        <w:left w:val="none" w:sz="0" w:space="0" w:color="auto"/>
        <w:bottom w:val="none" w:sz="0" w:space="0" w:color="auto"/>
        <w:right w:val="none" w:sz="0" w:space="0" w:color="auto"/>
      </w:divBdr>
    </w:div>
    <w:div w:id="1717508192">
      <w:bodyDiv w:val="1"/>
      <w:marLeft w:val="0"/>
      <w:marRight w:val="0"/>
      <w:marTop w:val="0"/>
      <w:marBottom w:val="0"/>
      <w:divBdr>
        <w:top w:val="none" w:sz="0" w:space="0" w:color="auto"/>
        <w:left w:val="none" w:sz="0" w:space="0" w:color="auto"/>
        <w:bottom w:val="none" w:sz="0" w:space="0" w:color="auto"/>
        <w:right w:val="none" w:sz="0" w:space="0" w:color="auto"/>
      </w:divBdr>
    </w:div>
    <w:div w:id="1723287432">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6019856">
      <w:bodyDiv w:val="1"/>
      <w:marLeft w:val="0"/>
      <w:marRight w:val="0"/>
      <w:marTop w:val="0"/>
      <w:marBottom w:val="0"/>
      <w:divBdr>
        <w:top w:val="none" w:sz="0" w:space="0" w:color="auto"/>
        <w:left w:val="none" w:sz="0" w:space="0" w:color="auto"/>
        <w:bottom w:val="none" w:sz="0" w:space="0" w:color="auto"/>
        <w:right w:val="none" w:sz="0" w:space="0" w:color="auto"/>
      </w:divBdr>
    </w:div>
    <w:div w:id="1919241917">
      <w:bodyDiv w:val="1"/>
      <w:marLeft w:val="0"/>
      <w:marRight w:val="0"/>
      <w:marTop w:val="0"/>
      <w:marBottom w:val="0"/>
      <w:divBdr>
        <w:top w:val="none" w:sz="0" w:space="0" w:color="auto"/>
        <w:left w:val="none" w:sz="0" w:space="0" w:color="auto"/>
        <w:bottom w:val="none" w:sz="0" w:space="0" w:color="auto"/>
        <w:right w:val="none" w:sz="0" w:space="0" w:color="auto"/>
      </w:divBdr>
      <w:divsChild>
        <w:div w:id="1179195840">
          <w:marLeft w:val="0"/>
          <w:marRight w:val="0"/>
          <w:marTop w:val="0"/>
          <w:marBottom w:val="0"/>
          <w:divBdr>
            <w:top w:val="none" w:sz="0" w:space="0" w:color="auto"/>
            <w:left w:val="none" w:sz="0" w:space="0" w:color="auto"/>
            <w:bottom w:val="none" w:sz="0" w:space="0" w:color="auto"/>
            <w:right w:val="none" w:sz="0" w:space="0" w:color="auto"/>
          </w:divBdr>
          <w:divsChild>
            <w:div w:id="633021971">
              <w:marLeft w:val="0"/>
              <w:marRight w:val="0"/>
              <w:marTop w:val="100"/>
              <w:marBottom w:val="100"/>
              <w:divBdr>
                <w:top w:val="none" w:sz="0" w:space="0" w:color="auto"/>
                <w:left w:val="none" w:sz="0" w:space="0" w:color="auto"/>
                <w:bottom w:val="none" w:sz="0" w:space="0" w:color="auto"/>
                <w:right w:val="none" w:sz="0" w:space="0" w:color="auto"/>
              </w:divBdr>
              <w:divsChild>
                <w:div w:id="1813447214">
                  <w:marLeft w:val="0"/>
                  <w:marRight w:val="0"/>
                  <w:marTop w:val="0"/>
                  <w:marBottom w:val="0"/>
                  <w:divBdr>
                    <w:top w:val="none" w:sz="0" w:space="0" w:color="auto"/>
                    <w:left w:val="none" w:sz="0" w:space="0" w:color="auto"/>
                    <w:bottom w:val="none" w:sz="0" w:space="0" w:color="auto"/>
                    <w:right w:val="none" w:sz="0" w:space="0" w:color="auto"/>
                  </w:divBdr>
                  <w:divsChild>
                    <w:div w:id="1861428726">
                      <w:marLeft w:val="0"/>
                      <w:marRight w:val="0"/>
                      <w:marTop w:val="0"/>
                      <w:marBottom w:val="0"/>
                      <w:divBdr>
                        <w:top w:val="none" w:sz="0" w:space="0" w:color="auto"/>
                        <w:left w:val="none" w:sz="0" w:space="0" w:color="auto"/>
                        <w:bottom w:val="none" w:sz="0" w:space="0" w:color="auto"/>
                        <w:right w:val="none" w:sz="0" w:space="0" w:color="auto"/>
                      </w:divBdr>
                      <w:divsChild>
                        <w:div w:id="1200781500">
                          <w:marLeft w:val="0"/>
                          <w:marRight w:val="0"/>
                          <w:marTop w:val="0"/>
                          <w:marBottom w:val="0"/>
                          <w:divBdr>
                            <w:top w:val="none" w:sz="0" w:space="0" w:color="auto"/>
                            <w:left w:val="none" w:sz="0" w:space="0" w:color="auto"/>
                            <w:bottom w:val="none" w:sz="0" w:space="0" w:color="auto"/>
                            <w:right w:val="none" w:sz="0" w:space="0" w:color="auto"/>
                          </w:divBdr>
                          <w:divsChild>
                            <w:div w:id="1485705959">
                              <w:marLeft w:val="0"/>
                              <w:marRight w:val="0"/>
                              <w:marTop w:val="0"/>
                              <w:marBottom w:val="0"/>
                              <w:divBdr>
                                <w:top w:val="none" w:sz="0" w:space="0" w:color="auto"/>
                                <w:left w:val="none" w:sz="0" w:space="0" w:color="auto"/>
                                <w:bottom w:val="none" w:sz="0" w:space="0" w:color="auto"/>
                                <w:right w:val="none" w:sz="0" w:space="0" w:color="auto"/>
                              </w:divBdr>
                              <w:divsChild>
                                <w:div w:id="211423933">
                                  <w:marLeft w:val="0"/>
                                  <w:marRight w:val="0"/>
                                  <w:marTop w:val="0"/>
                                  <w:marBottom w:val="0"/>
                                  <w:divBdr>
                                    <w:top w:val="none" w:sz="0" w:space="0" w:color="auto"/>
                                    <w:left w:val="none" w:sz="0" w:space="0" w:color="auto"/>
                                    <w:bottom w:val="none" w:sz="0" w:space="0" w:color="auto"/>
                                    <w:right w:val="none" w:sz="0" w:space="0" w:color="auto"/>
                                  </w:divBdr>
                                  <w:divsChild>
                                    <w:div w:id="1947928937">
                                      <w:marLeft w:val="0"/>
                                      <w:marRight w:val="0"/>
                                      <w:marTop w:val="0"/>
                                      <w:marBottom w:val="0"/>
                                      <w:divBdr>
                                        <w:top w:val="none" w:sz="0" w:space="0" w:color="auto"/>
                                        <w:left w:val="none" w:sz="0" w:space="0" w:color="auto"/>
                                        <w:bottom w:val="none" w:sz="0" w:space="0" w:color="auto"/>
                                        <w:right w:val="none" w:sz="0" w:space="0" w:color="auto"/>
                                      </w:divBdr>
                                      <w:divsChild>
                                        <w:div w:id="7658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11605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8387872">
      <w:bodyDiv w:val="1"/>
      <w:marLeft w:val="0"/>
      <w:marRight w:val="0"/>
      <w:marTop w:val="0"/>
      <w:marBottom w:val="0"/>
      <w:divBdr>
        <w:top w:val="none" w:sz="0" w:space="0" w:color="auto"/>
        <w:left w:val="none" w:sz="0" w:space="0" w:color="auto"/>
        <w:bottom w:val="none" w:sz="0" w:space="0" w:color="auto"/>
        <w:right w:val="none" w:sz="0" w:space="0" w:color="auto"/>
      </w:divBdr>
    </w:div>
    <w:div w:id="2098016435">
      <w:bodyDiv w:val="1"/>
      <w:marLeft w:val="0"/>
      <w:marRight w:val="0"/>
      <w:marTop w:val="0"/>
      <w:marBottom w:val="0"/>
      <w:divBdr>
        <w:top w:val="none" w:sz="0" w:space="0" w:color="auto"/>
        <w:left w:val="none" w:sz="0" w:space="0" w:color="auto"/>
        <w:bottom w:val="none" w:sz="0" w:space="0" w:color="auto"/>
        <w:right w:val="none" w:sz="0" w:space="0" w:color="auto"/>
      </w:divBdr>
    </w:div>
    <w:div w:id="21094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uradni-list.si/glasilo-uradni-list-rs/vsebina/2017-01-2381" TargetMode="External"/><Relationship Id="rId18"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5-01-176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40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2581"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9-01-2877"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530266-3BFA-416C-B098-4B9E7505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129</TotalTime>
  <Pages>14</Pages>
  <Words>5996</Words>
  <Characters>34183</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40099</CharactersWithSpaces>
  <SharedDoc>false</SharedDoc>
  <HLinks>
    <vt:vector size="288" baseType="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1703955</vt:i4>
      </vt:variant>
      <vt:variant>
        <vt:i4>255</vt:i4>
      </vt:variant>
      <vt:variant>
        <vt:i4>0</vt:i4>
      </vt:variant>
      <vt:variant>
        <vt:i4>5</vt:i4>
      </vt:variant>
      <vt:variant>
        <vt:lpwstr>https://ejn.gov.si/aktualno/vec-informacij-ponudniki.html</vt:lpwstr>
      </vt:variant>
      <vt:variant>
        <vt:lpwstr/>
      </vt:variant>
      <vt:variant>
        <vt:i4>5242902</vt:i4>
      </vt:variant>
      <vt:variant>
        <vt:i4>252</vt:i4>
      </vt:variant>
      <vt:variant>
        <vt:i4>0</vt:i4>
      </vt:variant>
      <vt:variant>
        <vt:i4>5</vt:i4>
      </vt:variant>
      <vt:variant>
        <vt:lpwstr>http://www.djn.mju.gov.si/javna-narocila</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1310777</vt:i4>
      </vt:variant>
      <vt:variant>
        <vt:i4>230</vt:i4>
      </vt:variant>
      <vt:variant>
        <vt:i4>0</vt:i4>
      </vt:variant>
      <vt:variant>
        <vt:i4>5</vt:i4>
      </vt:variant>
      <vt:variant>
        <vt:lpwstr/>
      </vt:variant>
      <vt:variant>
        <vt:lpwstr>_Toc38537189</vt:lpwstr>
      </vt:variant>
      <vt:variant>
        <vt:i4>1376313</vt:i4>
      </vt:variant>
      <vt:variant>
        <vt:i4>224</vt:i4>
      </vt:variant>
      <vt:variant>
        <vt:i4>0</vt:i4>
      </vt:variant>
      <vt:variant>
        <vt:i4>5</vt:i4>
      </vt:variant>
      <vt:variant>
        <vt:lpwstr/>
      </vt:variant>
      <vt:variant>
        <vt:lpwstr>_Toc38537188</vt:lpwstr>
      </vt:variant>
      <vt:variant>
        <vt:i4>1703993</vt:i4>
      </vt:variant>
      <vt:variant>
        <vt:i4>218</vt:i4>
      </vt:variant>
      <vt:variant>
        <vt:i4>0</vt:i4>
      </vt:variant>
      <vt:variant>
        <vt:i4>5</vt:i4>
      </vt:variant>
      <vt:variant>
        <vt:lpwstr/>
      </vt:variant>
      <vt:variant>
        <vt:lpwstr>_Toc38537187</vt:lpwstr>
      </vt:variant>
      <vt:variant>
        <vt:i4>1769529</vt:i4>
      </vt:variant>
      <vt:variant>
        <vt:i4>212</vt:i4>
      </vt:variant>
      <vt:variant>
        <vt:i4>0</vt:i4>
      </vt:variant>
      <vt:variant>
        <vt:i4>5</vt:i4>
      </vt:variant>
      <vt:variant>
        <vt:lpwstr/>
      </vt:variant>
      <vt:variant>
        <vt:lpwstr>_Toc38537186</vt:lpwstr>
      </vt:variant>
      <vt:variant>
        <vt:i4>1572921</vt:i4>
      </vt:variant>
      <vt:variant>
        <vt:i4>206</vt:i4>
      </vt:variant>
      <vt:variant>
        <vt:i4>0</vt:i4>
      </vt:variant>
      <vt:variant>
        <vt:i4>5</vt:i4>
      </vt:variant>
      <vt:variant>
        <vt:lpwstr/>
      </vt:variant>
      <vt:variant>
        <vt:lpwstr>_Toc38537185</vt:lpwstr>
      </vt:variant>
      <vt:variant>
        <vt:i4>1638457</vt:i4>
      </vt:variant>
      <vt:variant>
        <vt:i4>200</vt:i4>
      </vt:variant>
      <vt:variant>
        <vt:i4>0</vt:i4>
      </vt:variant>
      <vt:variant>
        <vt:i4>5</vt:i4>
      </vt:variant>
      <vt:variant>
        <vt:lpwstr/>
      </vt:variant>
      <vt:variant>
        <vt:lpwstr>_Toc38537184</vt:lpwstr>
      </vt:variant>
      <vt:variant>
        <vt:i4>1966137</vt:i4>
      </vt:variant>
      <vt:variant>
        <vt:i4>194</vt:i4>
      </vt:variant>
      <vt:variant>
        <vt:i4>0</vt:i4>
      </vt:variant>
      <vt:variant>
        <vt:i4>5</vt:i4>
      </vt:variant>
      <vt:variant>
        <vt:lpwstr/>
      </vt:variant>
      <vt:variant>
        <vt:lpwstr>_Toc38537183</vt:lpwstr>
      </vt:variant>
      <vt:variant>
        <vt:i4>2031673</vt:i4>
      </vt:variant>
      <vt:variant>
        <vt:i4>188</vt:i4>
      </vt:variant>
      <vt:variant>
        <vt:i4>0</vt:i4>
      </vt:variant>
      <vt:variant>
        <vt:i4>5</vt:i4>
      </vt:variant>
      <vt:variant>
        <vt:lpwstr/>
      </vt:variant>
      <vt:variant>
        <vt:lpwstr>_Toc38537182</vt:lpwstr>
      </vt:variant>
      <vt:variant>
        <vt:i4>1835065</vt:i4>
      </vt:variant>
      <vt:variant>
        <vt:i4>182</vt:i4>
      </vt:variant>
      <vt:variant>
        <vt:i4>0</vt:i4>
      </vt:variant>
      <vt:variant>
        <vt:i4>5</vt:i4>
      </vt:variant>
      <vt:variant>
        <vt:lpwstr/>
      </vt:variant>
      <vt:variant>
        <vt:lpwstr>_Toc38537181</vt:lpwstr>
      </vt:variant>
      <vt:variant>
        <vt:i4>1900601</vt:i4>
      </vt:variant>
      <vt:variant>
        <vt:i4>176</vt:i4>
      </vt:variant>
      <vt:variant>
        <vt:i4>0</vt:i4>
      </vt:variant>
      <vt:variant>
        <vt:i4>5</vt:i4>
      </vt:variant>
      <vt:variant>
        <vt:lpwstr/>
      </vt:variant>
      <vt:variant>
        <vt:lpwstr>_Toc38537180</vt:lpwstr>
      </vt:variant>
      <vt:variant>
        <vt:i4>1310774</vt:i4>
      </vt:variant>
      <vt:variant>
        <vt:i4>170</vt:i4>
      </vt:variant>
      <vt:variant>
        <vt:i4>0</vt:i4>
      </vt:variant>
      <vt:variant>
        <vt:i4>5</vt:i4>
      </vt:variant>
      <vt:variant>
        <vt:lpwstr/>
      </vt:variant>
      <vt:variant>
        <vt:lpwstr>_Toc38537179</vt:lpwstr>
      </vt:variant>
      <vt:variant>
        <vt:i4>1376310</vt:i4>
      </vt:variant>
      <vt:variant>
        <vt:i4>164</vt:i4>
      </vt:variant>
      <vt:variant>
        <vt:i4>0</vt:i4>
      </vt:variant>
      <vt:variant>
        <vt:i4>5</vt:i4>
      </vt:variant>
      <vt:variant>
        <vt:lpwstr/>
      </vt:variant>
      <vt:variant>
        <vt:lpwstr>_Toc38537178</vt:lpwstr>
      </vt:variant>
      <vt:variant>
        <vt:i4>1703990</vt:i4>
      </vt:variant>
      <vt:variant>
        <vt:i4>158</vt:i4>
      </vt:variant>
      <vt:variant>
        <vt:i4>0</vt:i4>
      </vt:variant>
      <vt:variant>
        <vt:i4>5</vt:i4>
      </vt:variant>
      <vt:variant>
        <vt:lpwstr/>
      </vt:variant>
      <vt:variant>
        <vt:lpwstr>_Toc38537177</vt:lpwstr>
      </vt:variant>
      <vt:variant>
        <vt:i4>1769526</vt:i4>
      </vt:variant>
      <vt:variant>
        <vt:i4>152</vt:i4>
      </vt:variant>
      <vt:variant>
        <vt:i4>0</vt:i4>
      </vt:variant>
      <vt:variant>
        <vt:i4>5</vt:i4>
      </vt:variant>
      <vt:variant>
        <vt:lpwstr/>
      </vt:variant>
      <vt:variant>
        <vt:lpwstr>_Toc38537176</vt:lpwstr>
      </vt:variant>
      <vt:variant>
        <vt:i4>1572918</vt:i4>
      </vt:variant>
      <vt:variant>
        <vt:i4>146</vt:i4>
      </vt:variant>
      <vt:variant>
        <vt:i4>0</vt:i4>
      </vt:variant>
      <vt:variant>
        <vt:i4>5</vt:i4>
      </vt:variant>
      <vt:variant>
        <vt:lpwstr/>
      </vt:variant>
      <vt:variant>
        <vt:lpwstr>_Toc38537175</vt:lpwstr>
      </vt:variant>
      <vt:variant>
        <vt:i4>1638454</vt:i4>
      </vt:variant>
      <vt:variant>
        <vt:i4>140</vt:i4>
      </vt:variant>
      <vt:variant>
        <vt:i4>0</vt:i4>
      </vt:variant>
      <vt:variant>
        <vt:i4>5</vt:i4>
      </vt:variant>
      <vt:variant>
        <vt:lpwstr/>
      </vt:variant>
      <vt:variant>
        <vt:lpwstr>_Toc38537174</vt:lpwstr>
      </vt:variant>
      <vt:variant>
        <vt:i4>1966134</vt:i4>
      </vt:variant>
      <vt:variant>
        <vt:i4>134</vt:i4>
      </vt:variant>
      <vt:variant>
        <vt:i4>0</vt:i4>
      </vt:variant>
      <vt:variant>
        <vt:i4>5</vt:i4>
      </vt:variant>
      <vt:variant>
        <vt:lpwstr/>
      </vt:variant>
      <vt:variant>
        <vt:lpwstr>_Toc38537173</vt:lpwstr>
      </vt:variant>
      <vt:variant>
        <vt:i4>2031670</vt:i4>
      </vt:variant>
      <vt:variant>
        <vt:i4>128</vt:i4>
      </vt:variant>
      <vt:variant>
        <vt:i4>0</vt:i4>
      </vt:variant>
      <vt:variant>
        <vt:i4>5</vt:i4>
      </vt:variant>
      <vt:variant>
        <vt:lpwstr/>
      </vt:variant>
      <vt:variant>
        <vt:lpwstr>_Toc38537172</vt:lpwstr>
      </vt:variant>
      <vt:variant>
        <vt:i4>1835062</vt:i4>
      </vt:variant>
      <vt:variant>
        <vt:i4>122</vt:i4>
      </vt:variant>
      <vt:variant>
        <vt:i4>0</vt:i4>
      </vt:variant>
      <vt:variant>
        <vt:i4>5</vt:i4>
      </vt:variant>
      <vt:variant>
        <vt:lpwstr/>
      </vt:variant>
      <vt:variant>
        <vt:lpwstr>_Toc38537171</vt:lpwstr>
      </vt:variant>
      <vt:variant>
        <vt:i4>1900598</vt:i4>
      </vt:variant>
      <vt:variant>
        <vt:i4>116</vt:i4>
      </vt:variant>
      <vt:variant>
        <vt:i4>0</vt:i4>
      </vt:variant>
      <vt:variant>
        <vt:i4>5</vt:i4>
      </vt:variant>
      <vt:variant>
        <vt:lpwstr/>
      </vt:variant>
      <vt:variant>
        <vt:lpwstr>_Toc38537170</vt:lpwstr>
      </vt:variant>
      <vt:variant>
        <vt:i4>1310775</vt:i4>
      </vt:variant>
      <vt:variant>
        <vt:i4>110</vt:i4>
      </vt:variant>
      <vt:variant>
        <vt:i4>0</vt:i4>
      </vt:variant>
      <vt:variant>
        <vt:i4>5</vt:i4>
      </vt:variant>
      <vt:variant>
        <vt:lpwstr/>
      </vt:variant>
      <vt:variant>
        <vt:lpwstr>_Toc38537169</vt:lpwstr>
      </vt:variant>
      <vt:variant>
        <vt:i4>1376311</vt:i4>
      </vt:variant>
      <vt:variant>
        <vt:i4>104</vt:i4>
      </vt:variant>
      <vt:variant>
        <vt:i4>0</vt:i4>
      </vt:variant>
      <vt:variant>
        <vt:i4>5</vt:i4>
      </vt:variant>
      <vt:variant>
        <vt:lpwstr/>
      </vt:variant>
      <vt:variant>
        <vt:lpwstr>_Toc38537168</vt:lpwstr>
      </vt:variant>
      <vt:variant>
        <vt:i4>1703991</vt:i4>
      </vt:variant>
      <vt:variant>
        <vt:i4>98</vt:i4>
      </vt:variant>
      <vt:variant>
        <vt:i4>0</vt:i4>
      </vt:variant>
      <vt:variant>
        <vt:i4>5</vt:i4>
      </vt:variant>
      <vt:variant>
        <vt:lpwstr/>
      </vt:variant>
      <vt:variant>
        <vt:lpwstr>_Toc38537167</vt:lpwstr>
      </vt:variant>
      <vt:variant>
        <vt:i4>1769527</vt:i4>
      </vt:variant>
      <vt:variant>
        <vt:i4>92</vt:i4>
      </vt:variant>
      <vt:variant>
        <vt:i4>0</vt:i4>
      </vt:variant>
      <vt:variant>
        <vt:i4>5</vt:i4>
      </vt:variant>
      <vt:variant>
        <vt:lpwstr/>
      </vt:variant>
      <vt:variant>
        <vt:lpwstr>_Toc38537166</vt:lpwstr>
      </vt:variant>
      <vt:variant>
        <vt:i4>1966135</vt:i4>
      </vt:variant>
      <vt:variant>
        <vt:i4>86</vt:i4>
      </vt:variant>
      <vt:variant>
        <vt:i4>0</vt:i4>
      </vt:variant>
      <vt:variant>
        <vt:i4>5</vt:i4>
      </vt:variant>
      <vt:variant>
        <vt:lpwstr/>
      </vt:variant>
      <vt:variant>
        <vt:lpwstr>_Toc38537163</vt:lpwstr>
      </vt:variant>
      <vt:variant>
        <vt:i4>2031671</vt:i4>
      </vt:variant>
      <vt:variant>
        <vt:i4>80</vt:i4>
      </vt:variant>
      <vt:variant>
        <vt:i4>0</vt:i4>
      </vt:variant>
      <vt:variant>
        <vt:i4>5</vt:i4>
      </vt:variant>
      <vt:variant>
        <vt:lpwstr/>
      </vt:variant>
      <vt:variant>
        <vt:lpwstr>_Toc38537162</vt:lpwstr>
      </vt:variant>
      <vt:variant>
        <vt:i4>1835063</vt:i4>
      </vt:variant>
      <vt:variant>
        <vt:i4>74</vt:i4>
      </vt:variant>
      <vt:variant>
        <vt:i4>0</vt:i4>
      </vt:variant>
      <vt:variant>
        <vt:i4>5</vt:i4>
      </vt:variant>
      <vt:variant>
        <vt:lpwstr/>
      </vt:variant>
      <vt:variant>
        <vt:lpwstr>_Toc38537161</vt:lpwstr>
      </vt:variant>
      <vt:variant>
        <vt:i4>1900599</vt:i4>
      </vt:variant>
      <vt:variant>
        <vt:i4>68</vt:i4>
      </vt:variant>
      <vt:variant>
        <vt:i4>0</vt:i4>
      </vt:variant>
      <vt:variant>
        <vt:i4>5</vt:i4>
      </vt:variant>
      <vt:variant>
        <vt:lpwstr/>
      </vt:variant>
      <vt:variant>
        <vt:lpwstr>_Toc38537160</vt:lpwstr>
      </vt:variant>
      <vt:variant>
        <vt:i4>1310772</vt:i4>
      </vt:variant>
      <vt:variant>
        <vt:i4>62</vt:i4>
      </vt:variant>
      <vt:variant>
        <vt:i4>0</vt:i4>
      </vt:variant>
      <vt:variant>
        <vt:i4>5</vt:i4>
      </vt:variant>
      <vt:variant>
        <vt:lpwstr/>
      </vt:variant>
      <vt:variant>
        <vt:lpwstr>_Toc38537159</vt:lpwstr>
      </vt:variant>
      <vt:variant>
        <vt:i4>1376308</vt:i4>
      </vt:variant>
      <vt:variant>
        <vt:i4>56</vt:i4>
      </vt:variant>
      <vt:variant>
        <vt:i4>0</vt:i4>
      </vt:variant>
      <vt:variant>
        <vt:i4>5</vt:i4>
      </vt:variant>
      <vt:variant>
        <vt:lpwstr/>
      </vt:variant>
      <vt:variant>
        <vt:lpwstr>_Toc38537158</vt:lpwstr>
      </vt:variant>
      <vt:variant>
        <vt:i4>1703988</vt:i4>
      </vt:variant>
      <vt:variant>
        <vt:i4>50</vt:i4>
      </vt:variant>
      <vt:variant>
        <vt:i4>0</vt:i4>
      </vt:variant>
      <vt:variant>
        <vt:i4>5</vt:i4>
      </vt:variant>
      <vt:variant>
        <vt:lpwstr/>
      </vt:variant>
      <vt:variant>
        <vt:lpwstr>_Toc38537157</vt:lpwstr>
      </vt:variant>
      <vt:variant>
        <vt:i4>1769524</vt:i4>
      </vt:variant>
      <vt:variant>
        <vt:i4>44</vt:i4>
      </vt:variant>
      <vt:variant>
        <vt:i4>0</vt:i4>
      </vt:variant>
      <vt:variant>
        <vt:i4>5</vt:i4>
      </vt:variant>
      <vt:variant>
        <vt:lpwstr/>
      </vt:variant>
      <vt:variant>
        <vt:lpwstr>_Toc38537156</vt:lpwstr>
      </vt:variant>
      <vt:variant>
        <vt:i4>1572916</vt:i4>
      </vt:variant>
      <vt:variant>
        <vt:i4>38</vt:i4>
      </vt:variant>
      <vt:variant>
        <vt:i4>0</vt:i4>
      </vt:variant>
      <vt:variant>
        <vt:i4>5</vt:i4>
      </vt:variant>
      <vt:variant>
        <vt:lpwstr/>
      </vt:variant>
      <vt:variant>
        <vt:lpwstr>_Toc38537155</vt:lpwstr>
      </vt:variant>
      <vt:variant>
        <vt:i4>1638452</vt:i4>
      </vt:variant>
      <vt:variant>
        <vt:i4>32</vt:i4>
      </vt:variant>
      <vt:variant>
        <vt:i4>0</vt:i4>
      </vt:variant>
      <vt:variant>
        <vt:i4>5</vt:i4>
      </vt:variant>
      <vt:variant>
        <vt:lpwstr/>
      </vt:variant>
      <vt:variant>
        <vt:lpwstr>_Toc38537154</vt:lpwstr>
      </vt:variant>
      <vt:variant>
        <vt:i4>1966132</vt:i4>
      </vt:variant>
      <vt:variant>
        <vt:i4>26</vt:i4>
      </vt:variant>
      <vt:variant>
        <vt:i4>0</vt:i4>
      </vt:variant>
      <vt:variant>
        <vt:i4>5</vt:i4>
      </vt:variant>
      <vt:variant>
        <vt:lpwstr/>
      </vt:variant>
      <vt:variant>
        <vt:lpwstr>_Toc38537153</vt:lpwstr>
      </vt:variant>
      <vt:variant>
        <vt:i4>2031668</vt:i4>
      </vt:variant>
      <vt:variant>
        <vt:i4>20</vt:i4>
      </vt:variant>
      <vt:variant>
        <vt:i4>0</vt:i4>
      </vt:variant>
      <vt:variant>
        <vt:i4>5</vt:i4>
      </vt:variant>
      <vt:variant>
        <vt:lpwstr/>
      </vt:variant>
      <vt:variant>
        <vt:lpwstr>_Toc38537152</vt:lpwstr>
      </vt:variant>
      <vt:variant>
        <vt:i4>1835060</vt:i4>
      </vt:variant>
      <vt:variant>
        <vt:i4>14</vt:i4>
      </vt:variant>
      <vt:variant>
        <vt:i4>0</vt:i4>
      </vt:variant>
      <vt:variant>
        <vt:i4>5</vt:i4>
      </vt:variant>
      <vt:variant>
        <vt:lpwstr/>
      </vt:variant>
      <vt:variant>
        <vt:lpwstr>_Toc38537151</vt:lpwstr>
      </vt:variant>
      <vt:variant>
        <vt:i4>1900596</vt:i4>
      </vt:variant>
      <vt:variant>
        <vt:i4>8</vt:i4>
      </vt:variant>
      <vt:variant>
        <vt:i4>0</vt:i4>
      </vt:variant>
      <vt:variant>
        <vt:i4>5</vt:i4>
      </vt:variant>
      <vt:variant>
        <vt:lpwstr/>
      </vt:variant>
      <vt:variant>
        <vt:lpwstr>_Toc38537150</vt:lpwstr>
      </vt:variant>
      <vt:variant>
        <vt:i4>1310773</vt:i4>
      </vt:variant>
      <vt:variant>
        <vt:i4>2</vt:i4>
      </vt:variant>
      <vt:variant>
        <vt:i4>0</vt:i4>
      </vt:variant>
      <vt:variant>
        <vt:i4>5</vt:i4>
      </vt:variant>
      <vt:variant>
        <vt:lpwstr/>
      </vt:variant>
      <vt:variant>
        <vt:lpwstr>_Toc38537149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Darija Prudič</cp:lastModifiedBy>
  <cp:revision>16</cp:revision>
  <cp:lastPrinted>2026-08-17T09:55:00Z</cp:lastPrinted>
  <dcterms:created xsi:type="dcterms:W3CDTF">2026-08-14T06:48:00Z</dcterms:created>
  <dcterms:modified xsi:type="dcterms:W3CDTF">2026-08-17T11:24:00Z</dcterms:modified>
</cp:coreProperties>
</file>